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4464" w:rsidRPr="00F836E6" w:rsidRDefault="002E4464" w:rsidP="002E4464">
      <w:pPr>
        <w:tabs>
          <w:tab w:val="right" w:pos="9638"/>
        </w:tabs>
        <w:spacing w:after="0"/>
        <w:rPr>
          <w:rFonts w:ascii="Arial" w:hAnsi="Arial" w:cs="Arial"/>
          <w:b/>
          <w:sz w:val="24"/>
          <w:lang w:eastAsia="zh-TW"/>
        </w:rPr>
      </w:pPr>
      <w:r w:rsidRPr="00F836E6">
        <w:rPr>
          <w:rFonts w:ascii="Arial" w:hAnsi="Arial" w:cs="Arial"/>
          <w:b/>
          <w:sz w:val="24"/>
        </w:rPr>
        <w:t>3GPP TSG-RAN WG5 Meeting #</w:t>
      </w:r>
      <w:r>
        <w:rPr>
          <w:rFonts w:ascii="Arial" w:hAnsi="Arial" w:cs="Arial"/>
          <w:b/>
          <w:sz w:val="24"/>
        </w:rPr>
        <w:t>10</w:t>
      </w:r>
      <w:r w:rsidR="00EB7D8A">
        <w:rPr>
          <w:rFonts w:ascii="Arial" w:hAnsi="Arial" w:cs="Arial"/>
          <w:b/>
          <w:sz w:val="24"/>
        </w:rPr>
        <w:t>4</w:t>
      </w:r>
      <w:r w:rsidRPr="00F836E6">
        <w:rPr>
          <w:rFonts w:ascii="Arial" w:hAnsi="Arial" w:cs="Arial"/>
          <w:b/>
          <w:sz w:val="24"/>
        </w:rPr>
        <w:tab/>
      </w:r>
      <w:r w:rsidR="00EB7D8A" w:rsidRPr="00EB7D8A">
        <w:rPr>
          <w:rFonts w:ascii="Arial" w:hAnsi="Arial" w:cs="Arial"/>
          <w:b/>
          <w:sz w:val="24"/>
          <w:highlight w:val="green"/>
        </w:rPr>
        <w:t>Draft-</w:t>
      </w:r>
      <w:r w:rsidRPr="00F836E6">
        <w:rPr>
          <w:rFonts w:ascii="Arial" w:hAnsi="Arial" w:cs="Arial"/>
          <w:b/>
          <w:sz w:val="24"/>
        </w:rPr>
        <w:t>R5-2</w:t>
      </w:r>
      <w:r>
        <w:rPr>
          <w:rFonts w:ascii="Arial" w:hAnsi="Arial" w:cs="Arial"/>
          <w:b/>
          <w:sz w:val="24"/>
        </w:rPr>
        <w:t>4</w:t>
      </w:r>
      <w:r w:rsidR="0069444D">
        <w:rPr>
          <w:rFonts w:ascii="Arial" w:hAnsi="Arial" w:cs="Arial"/>
          <w:b/>
          <w:sz w:val="24"/>
        </w:rPr>
        <w:t>5062</w:t>
      </w:r>
    </w:p>
    <w:p w:rsidR="002E4464" w:rsidRPr="00F836E6" w:rsidRDefault="00EB7D8A" w:rsidP="002E4464">
      <w:pPr>
        <w:tabs>
          <w:tab w:val="right" w:pos="9638"/>
        </w:tabs>
        <w:spacing w:after="0"/>
        <w:rPr>
          <w:rFonts w:ascii="Arial" w:hAnsi="Arial" w:cs="Arial"/>
          <w:b/>
          <w:sz w:val="24"/>
        </w:rPr>
      </w:pPr>
      <w:r w:rsidRPr="00EB7D8A">
        <w:rPr>
          <w:rFonts w:ascii="Arial" w:hAnsi="Arial" w:cs="Arial"/>
          <w:b/>
          <w:sz w:val="24"/>
        </w:rPr>
        <w:t>Maastricht, Netherlands, 19th – 23th August 2024</w:t>
      </w:r>
      <w:r w:rsidR="002E4464" w:rsidRPr="00F836E6">
        <w:rPr>
          <w:rFonts w:ascii="Arial" w:hAnsi="Arial" w:cs="Arial"/>
          <w:b/>
          <w:sz w:val="24"/>
        </w:rPr>
        <w:fldChar w:fldCharType="begin"/>
      </w:r>
      <w:r w:rsidR="002E4464" w:rsidRPr="00F836E6">
        <w:rPr>
          <w:rFonts w:ascii="Arial" w:hAnsi="Arial" w:cs="Arial"/>
          <w:b/>
          <w:sz w:val="24"/>
        </w:rPr>
        <w:instrText xml:space="preserve"> DOCPROPERTY  Country  \* MERGEFORMAT </w:instrText>
      </w:r>
      <w:r w:rsidR="002E4464" w:rsidRPr="00F836E6">
        <w:rPr>
          <w:rFonts w:ascii="Arial" w:hAnsi="Arial" w:cs="Arial"/>
          <w:b/>
          <w:sz w:val="24"/>
        </w:rPr>
        <w:fldChar w:fldCharType="end"/>
      </w:r>
    </w:p>
    <w:p w:rsidR="0048709E" w:rsidRPr="006A1C35" w:rsidRDefault="0048709E" w:rsidP="0033593F">
      <w:pPr>
        <w:tabs>
          <w:tab w:val="left" w:pos="1985"/>
        </w:tabs>
        <w:rPr>
          <w:rFonts w:ascii="Arial" w:hAnsi="Arial"/>
          <w:b/>
          <w:sz w:val="24"/>
        </w:rPr>
      </w:pPr>
    </w:p>
    <w:p w:rsidR="0000359F" w:rsidRPr="006A1C35" w:rsidRDefault="0000359F" w:rsidP="0033593F">
      <w:pPr>
        <w:tabs>
          <w:tab w:val="left" w:pos="1985"/>
        </w:tabs>
        <w:rPr>
          <w:rFonts w:ascii="Arial" w:hAnsi="Arial" w:cs="Arial"/>
          <w:sz w:val="24"/>
        </w:rPr>
      </w:pPr>
      <w:r w:rsidRPr="006A1C35">
        <w:rPr>
          <w:rFonts w:ascii="Arial" w:hAnsi="Arial"/>
          <w:b/>
          <w:sz w:val="24"/>
        </w:rPr>
        <w:t>Agenda Item:</w:t>
      </w:r>
      <w:r w:rsidRPr="006A1C35">
        <w:rPr>
          <w:rFonts w:ascii="Arial" w:hAnsi="Arial"/>
          <w:sz w:val="24"/>
        </w:rPr>
        <w:tab/>
      </w:r>
      <w:bookmarkStart w:id="0" w:name="Source"/>
      <w:bookmarkEnd w:id="0"/>
      <w:r w:rsidR="009D69C0" w:rsidRPr="006A1C35">
        <w:rPr>
          <w:rFonts w:ascii="Arial" w:hAnsi="Arial"/>
          <w:sz w:val="24"/>
        </w:rPr>
        <w:t>7.</w:t>
      </w:r>
      <w:r w:rsidR="00275DAC">
        <w:rPr>
          <w:rFonts w:ascii="Arial" w:hAnsi="Arial"/>
          <w:sz w:val="24"/>
        </w:rPr>
        <w:t>4.</w:t>
      </w:r>
      <w:r w:rsidR="00B277CE">
        <w:rPr>
          <w:rFonts w:ascii="Arial" w:hAnsi="Arial"/>
          <w:sz w:val="24"/>
        </w:rPr>
        <w:t>2</w:t>
      </w:r>
    </w:p>
    <w:p w:rsidR="002A0AEF" w:rsidRPr="006A1C35" w:rsidRDefault="00EB5AE0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S</w:t>
      </w:r>
      <w:r w:rsidR="0000359F" w:rsidRPr="006A1C35">
        <w:rPr>
          <w:rFonts w:ascii="Arial" w:hAnsi="Arial"/>
          <w:b/>
          <w:sz w:val="24"/>
        </w:rPr>
        <w:t>ource:</w:t>
      </w:r>
      <w:r w:rsidR="0000359F" w:rsidRPr="006A1C35">
        <w:rPr>
          <w:rFonts w:ascii="Arial" w:hAnsi="Arial"/>
          <w:b/>
          <w:sz w:val="24"/>
        </w:rPr>
        <w:tab/>
      </w:r>
      <w:r w:rsidR="002A0AEF" w:rsidRPr="006A1C35">
        <w:rPr>
          <w:rFonts w:ascii="Arial" w:hAnsi="Arial"/>
          <w:sz w:val="24"/>
        </w:rPr>
        <w:t>Rapporteur (</w:t>
      </w:r>
      <w:r w:rsidR="0081718E" w:rsidRPr="006A1C35">
        <w:rPr>
          <w:rFonts w:ascii="Arial" w:hAnsi="Arial"/>
          <w:sz w:val="24"/>
        </w:rPr>
        <w:t>Bureau Veritas</w:t>
      </w:r>
      <w:r w:rsidR="009F2F37">
        <w:rPr>
          <w:rFonts w:ascii="Arial" w:hAnsi="Arial"/>
          <w:sz w:val="24"/>
        </w:rPr>
        <w:t xml:space="preserve"> ADT</w:t>
      </w:r>
      <w:r w:rsidR="002A0AEF" w:rsidRPr="006A1C35">
        <w:rPr>
          <w:rFonts w:ascii="Arial" w:hAnsi="Arial"/>
          <w:sz w:val="24"/>
        </w:rPr>
        <w:t>)</w:t>
      </w:r>
    </w:p>
    <w:p w:rsidR="0000359F" w:rsidRPr="006A1C35" w:rsidRDefault="0000359F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Title:</w:t>
      </w:r>
      <w:r w:rsidRPr="006A1C35">
        <w:rPr>
          <w:rFonts w:ascii="Arial" w:hAnsi="Arial"/>
          <w:sz w:val="24"/>
        </w:rPr>
        <w:tab/>
      </w:r>
      <w:bookmarkStart w:id="1" w:name="Title"/>
      <w:bookmarkEnd w:id="1"/>
      <w:r w:rsidR="008E7DEB" w:rsidRPr="008E7DEB">
        <w:rPr>
          <w:rFonts w:ascii="Arial" w:hAnsi="Arial"/>
          <w:sz w:val="24"/>
        </w:rPr>
        <w:t>PRD-17 on Guidance to Work Item Codes (post RAN#10</w:t>
      </w:r>
      <w:r w:rsidR="00EB7D8A">
        <w:rPr>
          <w:rFonts w:ascii="Arial" w:hAnsi="Arial"/>
          <w:sz w:val="24"/>
        </w:rPr>
        <w:t>5</w:t>
      </w:r>
      <w:r w:rsidR="008E7DEB" w:rsidRPr="008E7DEB">
        <w:rPr>
          <w:rFonts w:ascii="Arial" w:hAnsi="Arial"/>
          <w:sz w:val="24"/>
        </w:rPr>
        <w:t xml:space="preserve"> version)</w:t>
      </w:r>
    </w:p>
    <w:p w:rsidR="0000359F" w:rsidRPr="006A1C35" w:rsidRDefault="0000359F">
      <w:pPr>
        <w:tabs>
          <w:tab w:val="left" w:pos="1985"/>
        </w:tabs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Document for:</w:t>
      </w:r>
      <w:r w:rsidRPr="006A1C35">
        <w:rPr>
          <w:rFonts w:ascii="Arial" w:hAnsi="Arial"/>
          <w:sz w:val="24"/>
        </w:rPr>
        <w:tab/>
      </w:r>
      <w:bookmarkStart w:id="2" w:name="DocumentFor"/>
      <w:bookmarkEnd w:id="2"/>
      <w:r w:rsidR="00DD2FD9">
        <w:rPr>
          <w:rFonts w:ascii="Arial" w:hAnsi="Arial"/>
          <w:sz w:val="24"/>
        </w:rPr>
        <w:t>Information</w:t>
      </w:r>
    </w:p>
    <w:p w:rsidR="0000359F" w:rsidRPr="006A1C35" w:rsidRDefault="0000359F" w:rsidP="00902E6C">
      <w:pPr>
        <w:pStyle w:val="Heading1"/>
      </w:pPr>
      <w:bookmarkStart w:id="3" w:name="_Toc517052"/>
      <w:bookmarkStart w:id="4" w:name="_Toc2091540"/>
      <w:r w:rsidRPr="006A1C35">
        <w:t>1</w:t>
      </w:r>
      <w:r w:rsidRPr="006A1C35">
        <w:tab/>
        <w:t>Introduction</w:t>
      </w:r>
      <w:bookmarkEnd w:id="3"/>
      <w:bookmarkEnd w:id="4"/>
    </w:p>
    <w:p w:rsidR="00F52CEF" w:rsidRPr="006A1C35" w:rsidRDefault="00F52CEF" w:rsidP="00F52CEF">
      <w:r w:rsidRPr="006A1C35">
        <w:t>The creation of the Technical Specification Group RAN WG5 Permanent Reference Document (PRD) 17 was agreed and first version of PRD17 approved at RAN5#68 with the intention of providing a Guidance to Work Item Codes utilisation for test case CR creation purposes.</w:t>
      </w:r>
    </w:p>
    <w:p w:rsidR="00F52CEF" w:rsidRPr="006A1C35" w:rsidRDefault="0015519A" w:rsidP="00C24209">
      <w:r w:rsidRPr="006A1C35">
        <w:t xml:space="preserve">The </w:t>
      </w:r>
      <w:r w:rsidR="00354AEA" w:rsidRPr="006A1C35">
        <w:t>enclosed in the zip archive of</w:t>
      </w:r>
      <w:r w:rsidR="0020526C" w:rsidRPr="006A1C35">
        <w:t xml:space="preserve"> the </w:t>
      </w:r>
      <w:r w:rsidRPr="006A1C35">
        <w:t xml:space="preserve">present document </w:t>
      </w:r>
      <w:r w:rsidR="0020526C" w:rsidRPr="006A1C35">
        <w:t xml:space="preserve">PRD17 </w:t>
      </w:r>
      <w:r w:rsidRPr="006A1C35">
        <w:t>contains the post 3GPP TSG</w:t>
      </w:r>
      <w:r w:rsidR="00F90AFF" w:rsidRPr="006A1C35">
        <w:t xml:space="preserve"> RAN#</w:t>
      </w:r>
      <w:r w:rsidR="009630B7">
        <w:t>10</w:t>
      </w:r>
      <w:r w:rsidR="00EB7D8A">
        <w:t>5</w:t>
      </w:r>
      <w:r w:rsidRPr="006A1C35">
        <w:t xml:space="preserve"> update</w:t>
      </w:r>
      <w:r w:rsidR="0020526C" w:rsidRPr="006A1C35">
        <w:t>s</w:t>
      </w:r>
      <w:r w:rsidR="0092569C" w:rsidRPr="006A1C35">
        <w:t xml:space="preserve"> to PRD17 v4.</w:t>
      </w:r>
      <w:r w:rsidR="009630B7">
        <w:t>1</w:t>
      </w:r>
      <w:r w:rsidR="00EB7D8A">
        <w:t>5</w:t>
      </w:r>
      <w:r w:rsidR="005552E7" w:rsidRPr="006A1C35">
        <w:t xml:space="preserve"> [1]</w:t>
      </w:r>
      <w:r w:rsidRPr="006A1C35">
        <w:t>.</w:t>
      </w:r>
    </w:p>
    <w:p w:rsidR="0061265E" w:rsidRPr="006A1C35" w:rsidRDefault="0061265E" w:rsidP="0061265E">
      <w:pPr>
        <w:pStyle w:val="Heading1"/>
      </w:pPr>
      <w:r w:rsidRPr="006A1C35">
        <w:t>2</w:t>
      </w:r>
      <w:r w:rsidRPr="006A1C35">
        <w:tab/>
      </w:r>
      <w:r w:rsidR="002A0AEF" w:rsidRPr="006A1C35">
        <w:t>Summary of changes</w:t>
      </w:r>
    </w:p>
    <w:p w:rsidR="002C7E70" w:rsidRPr="006A1C35" w:rsidRDefault="002A0AEF" w:rsidP="002A0AEF">
      <w:pPr>
        <w:pStyle w:val="Heading2"/>
      </w:pPr>
      <w:r w:rsidRPr="006A1C35">
        <w:t>2.1</w:t>
      </w:r>
      <w:r w:rsidRPr="006A1C35">
        <w:tab/>
        <w:t>General</w:t>
      </w:r>
    </w:p>
    <w:p w:rsidR="003D2A4A" w:rsidRPr="006A1C35" w:rsidRDefault="003D2A4A" w:rsidP="0015519A">
      <w:r w:rsidRPr="006A1C35">
        <w:t>Changes to both the Excel and the Word parts of PRD-17 were done.</w:t>
      </w:r>
    </w:p>
    <w:p w:rsidR="002A0AEF" w:rsidRPr="006A1C35" w:rsidRDefault="002A0AEF" w:rsidP="002A0AEF">
      <w:pPr>
        <w:pStyle w:val="Heading2"/>
      </w:pPr>
      <w:r w:rsidRPr="006A1C35">
        <w:t>2.2</w:t>
      </w:r>
      <w:r w:rsidRPr="006A1C35">
        <w:tab/>
      </w:r>
      <w:r w:rsidR="003D747F" w:rsidRPr="006A1C35">
        <w:rPr>
          <w:lang w:val="en-GB"/>
        </w:rPr>
        <w:t xml:space="preserve">Changes resulting from </w:t>
      </w:r>
      <w:r w:rsidRPr="006A1C35">
        <w:t>RAN5#</w:t>
      </w:r>
      <w:r w:rsidR="008445D7">
        <w:rPr>
          <w:lang w:val="en-US"/>
        </w:rPr>
        <w:t>10</w:t>
      </w:r>
      <w:r w:rsidR="00EB7D8A">
        <w:rPr>
          <w:lang w:val="en-US"/>
        </w:rPr>
        <w:t>4</w:t>
      </w:r>
      <w:r w:rsidRPr="006A1C35">
        <w:t xml:space="preserve"> </w:t>
      </w:r>
      <w:r w:rsidR="003D747F" w:rsidRPr="006A1C35">
        <w:rPr>
          <w:lang w:val="en-GB"/>
        </w:rPr>
        <w:t>agreements</w:t>
      </w:r>
    </w:p>
    <w:p w:rsidR="00FB160D" w:rsidRPr="006A1C35" w:rsidRDefault="00FB160D" w:rsidP="002A0AEF">
      <w:pPr>
        <w:keepNext/>
      </w:pPr>
      <w:r w:rsidRPr="006A1C35">
        <w:t>The following RAN5 WIs were</w:t>
      </w:r>
      <w:r w:rsidR="00F90AFF" w:rsidRPr="006A1C35">
        <w:t xml:space="preserve"> closed at RAN#</w:t>
      </w:r>
      <w:r w:rsidR="009630B7">
        <w:t>10</w:t>
      </w:r>
      <w:r w:rsidR="00EB7D8A">
        <w:t>5</w:t>
      </w:r>
      <w:r w:rsidRPr="006A1C35">
        <w:t xml:space="preserve"> and the test cases which they introduced</w:t>
      </w:r>
      <w:r w:rsidR="00C237BD" w:rsidRPr="006A1C35">
        <w:t>/modified</w:t>
      </w:r>
      <w:r w:rsidRPr="006A1C35">
        <w:t xml:space="preserve"> together with their </w:t>
      </w:r>
      <w:r w:rsidR="0020526C" w:rsidRPr="006A1C35">
        <w:t xml:space="preserve">respective </w:t>
      </w:r>
      <w:r w:rsidRPr="006A1C35">
        <w:t>Release and WIC were added to PRD17.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544"/>
        <w:gridCol w:w="2693"/>
        <w:gridCol w:w="1134"/>
        <w:gridCol w:w="1276"/>
      </w:tblGrid>
      <w:tr w:rsidR="00A6035E" w:rsidRPr="006A1C35" w:rsidTr="0069444D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A6035E" w:rsidRPr="006A1C35" w:rsidRDefault="00A6035E" w:rsidP="006F0C8C">
            <w:pPr>
              <w:pStyle w:val="TAH"/>
            </w:pPr>
            <w:proofErr w:type="spellStart"/>
            <w:r w:rsidRPr="006A1C35">
              <w:t>Tdoc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:rsidR="00A6035E" w:rsidRPr="006A1C35" w:rsidRDefault="00A6035E" w:rsidP="006F0C8C">
            <w:pPr>
              <w:pStyle w:val="TAH"/>
            </w:pPr>
            <w:r w:rsidRPr="006A1C35">
              <w:t>Title</w:t>
            </w:r>
          </w:p>
        </w:tc>
        <w:tc>
          <w:tcPr>
            <w:tcW w:w="2693" w:type="dxa"/>
            <w:shd w:val="clear" w:color="auto" w:fill="auto"/>
          </w:tcPr>
          <w:p w:rsidR="00A6035E" w:rsidRPr="006A1C35" w:rsidRDefault="00A6035E" w:rsidP="006F0C8C">
            <w:pPr>
              <w:pStyle w:val="TAH"/>
            </w:pPr>
            <w:r w:rsidRPr="006A1C35">
              <w:t>WIC</w:t>
            </w:r>
          </w:p>
        </w:tc>
        <w:tc>
          <w:tcPr>
            <w:tcW w:w="1134" w:type="dxa"/>
          </w:tcPr>
          <w:p w:rsidR="00A6035E" w:rsidRPr="006A1C35" w:rsidRDefault="00A6035E" w:rsidP="006F0C8C">
            <w:pPr>
              <w:pStyle w:val="TAH"/>
              <w:rPr>
                <w:lang w:val="en-GB"/>
              </w:rPr>
            </w:pPr>
            <w:r w:rsidRPr="006A1C35">
              <w:rPr>
                <w:lang w:val="en-GB"/>
              </w:rPr>
              <w:t>Release</w:t>
            </w:r>
          </w:p>
        </w:tc>
        <w:tc>
          <w:tcPr>
            <w:tcW w:w="1276" w:type="dxa"/>
            <w:shd w:val="clear" w:color="auto" w:fill="auto"/>
          </w:tcPr>
          <w:p w:rsidR="00A6035E" w:rsidRPr="006A1C35" w:rsidRDefault="00A6035E" w:rsidP="006F0C8C">
            <w:pPr>
              <w:pStyle w:val="TAH"/>
              <w:rPr>
                <w:lang w:val="en-GB"/>
              </w:rPr>
            </w:pPr>
            <w:r w:rsidRPr="006A1C35">
              <w:rPr>
                <w:lang w:val="en-GB"/>
              </w:rPr>
              <w:t>Impacted TS</w:t>
            </w:r>
          </w:p>
        </w:tc>
      </w:tr>
      <w:tr w:rsidR="0069444D" w:rsidRPr="006A1C35" w:rsidTr="0069444D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69444D" w:rsidRDefault="0069444D" w:rsidP="005843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44D">
              <w:rPr>
                <w:rFonts w:ascii="Arial" w:hAnsi="Arial" w:cs="Arial"/>
                <w:sz w:val="16"/>
                <w:szCs w:val="16"/>
              </w:rPr>
              <w:t>R5-244122</w:t>
            </w:r>
          </w:p>
          <w:p w:rsidR="00584323" w:rsidRPr="00E55948" w:rsidRDefault="00584323" w:rsidP="005843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84323">
              <w:rPr>
                <w:rFonts w:ascii="Arial" w:hAnsi="Arial" w:cs="Arial"/>
                <w:sz w:val="16"/>
                <w:szCs w:val="16"/>
              </w:rPr>
              <w:t>RP-241753</w:t>
            </w:r>
          </w:p>
        </w:tc>
        <w:tc>
          <w:tcPr>
            <w:tcW w:w="3544" w:type="dxa"/>
            <w:shd w:val="clear" w:color="auto" w:fill="auto"/>
          </w:tcPr>
          <w:p w:rsidR="0069444D" w:rsidRPr="00E55948" w:rsidRDefault="0069444D" w:rsidP="0069444D">
            <w:pPr>
              <w:rPr>
                <w:rFonts w:ascii="Arial" w:hAnsi="Arial" w:cs="Arial"/>
                <w:sz w:val="16"/>
                <w:szCs w:val="16"/>
              </w:rPr>
            </w:pPr>
            <w:r w:rsidRPr="00E55948">
              <w:rPr>
                <w:rFonts w:ascii="Arial" w:hAnsi="Arial" w:cs="Arial"/>
                <w:sz w:val="16"/>
                <w:szCs w:val="16"/>
              </w:rPr>
              <w:t xml:space="preserve">SR UE Conformance - NR </w:t>
            </w:r>
            <w:proofErr w:type="spellStart"/>
            <w:r w:rsidRPr="00E55948">
              <w:rPr>
                <w:rFonts w:ascii="Arial" w:hAnsi="Arial" w:cs="Arial"/>
                <w:sz w:val="16"/>
                <w:szCs w:val="16"/>
              </w:rPr>
              <w:t>QoE</w:t>
            </w:r>
            <w:proofErr w:type="spellEnd"/>
            <w:r w:rsidRPr="00E55948">
              <w:rPr>
                <w:rFonts w:ascii="Arial" w:hAnsi="Arial" w:cs="Arial"/>
                <w:sz w:val="16"/>
                <w:szCs w:val="16"/>
              </w:rPr>
              <w:t xml:space="preserve"> management and optimizations for diverse services</w:t>
            </w:r>
          </w:p>
        </w:tc>
        <w:tc>
          <w:tcPr>
            <w:tcW w:w="2693" w:type="dxa"/>
            <w:shd w:val="clear" w:color="auto" w:fill="auto"/>
          </w:tcPr>
          <w:p w:rsidR="0069444D" w:rsidRPr="00E55948" w:rsidRDefault="0069444D" w:rsidP="0069444D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55948">
              <w:rPr>
                <w:rFonts w:ascii="Arial" w:hAnsi="Arial" w:cs="Arial"/>
                <w:sz w:val="16"/>
                <w:szCs w:val="16"/>
              </w:rPr>
              <w:t>NR_QoE-UEConTest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69444D" w:rsidRPr="00E55948" w:rsidRDefault="0069444D" w:rsidP="000D74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5948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69444D" w:rsidRPr="00104984" w:rsidRDefault="00794860" w:rsidP="0069444D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794860">
              <w:rPr>
                <w:rFonts w:eastAsia="PMingLiU"/>
                <w:sz w:val="16"/>
                <w:szCs w:val="16"/>
                <w:lang w:val="en-US"/>
              </w:rPr>
              <w:t>38.523-1</w:t>
            </w:r>
          </w:p>
        </w:tc>
      </w:tr>
      <w:tr w:rsidR="0069444D" w:rsidRPr="006A1C35" w:rsidTr="0069444D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69444D" w:rsidRDefault="0069444D" w:rsidP="005843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44D">
              <w:rPr>
                <w:rFonts w:ascii="Arial" w:hAnsi="Arial" w:cs="Arial"/>
                <w:sz w:val="16"/>
                <w:szCs w:val="16"/>
              </w:rPr>
              <w:t>R5-244138</w:t>
            </w:r>
          </w:p>
          <w:p w:rsidR="0008420C" w:rsidRPr="00E55948" w:rsidRDefault="0008420C" w:rsidP="005843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8420C">
              <w:rPr>
                <w:rFonts w:ascii="Arial" w:hAnsi="Arial" w:cs="Arial"/>
                <w:sz w:val="16"/>
                <w:szCs w:val="16"/>
              </w:rPr>
              <w:t>RP-241993</w:t>
            </w:r>
          </w:p>
        </w:tc>
        <w:tc>
          <w:tcPr>
            <w:tcW w:w="3544" w:type="dxa"/>
            <w:shd w:val="clear" w:color="auto" w:fill="auto"/>
          </w:tcPr>
          <w:p w:rsidR="0069444D" w:rsidRPr="00E55948" w:rsidRDefault="0069444D" w:rsidP="0069444D">
            <w:pPr>
              <w:rPr>
                <w:rFonts w:ascii="Arial" w:hAnsi="Arial" w:cs="Arial"/>
                <w:sz w:val="16"/>
                <w:szCs w:val="16"/>
              </w:rPr>
            </w:pPr>
            <w:r w:rsidRPr="00E55948">
              <w:rPr>
                <w:rFonts w:ascii="Arial" w:hAnsi="Arial" w:cs="Arial"/>
                <w:sz w:val="16"/>
                <w:szCs w:val="16"/>
              </w:rPr>
              <w:t>SR UE Conformance Further enhancement on NR demodulation performance RAN5#104</w:t>
            </w:r>
          </w:p>
        </w:tc>
        <w:tc>
          <w:tcPr>
            <w:tcW w:w="2693" w:type="dxa"/>
            <w:shd w:val="clear" w:color="auto" w:fill="auto"/>
          </w:tcPr>
          <w:p w:rsidR="0069444D" w:rsidRPr="00E55948" w:rsidRDefault="0069444D" w:rsidP="0069444D">
            <w:pPr>
              <w:rPr>
                <w:rFonts w:ascii="Arial" w:hAnsi="Arial" w:cs="Arial"/>
                <w:sz w:val="16"/>
                <w:szCs w:val="16"/>
              </w:rPr>
            </w:pPr>
            <w:r w:rsidRPr="00E55948">
              <w:rPr>
                <w:rFonts w:ascii="Arial" w:hAnsi="Arial" w:cs="Arial"/>
                <w:sz w:val="16"/>
                <w:szCs w:val="16"/>
              </w:rPr>
              <w:t>NR_demod_enh2-UEConTest</w:t>
            </w:r>
          </w:p>
        </w:tc>
        <w:tc>
          <w:tcPr>
            <w:tcW w:w="1134" w:type="dxa"/>
            <w:shd w:val="clear" w:color="auto" w:fill="auto"/>
          </w:tcPr>
          <w:p w:rsidR="0069444D" w:rsidRPr="00E55948" w:rsidRDefault="0069444D" w:rsidP="000D74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5948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69444D" w:rsidRPr="00104984" w:rsidRDefault="00303F18" w:rsidP="0069444D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303F18">
              <w:rPr>
                <w:rFonts w:eastAsia="PMingLiU"/>
                <w:sz w:val="16"/>
                <w:szCs w:val="16"/>
                <w:lang w:val="en-US"/>
              </w:rPr>
              <w:t>38.521-4</w:t>
            </w:r>
            <w:bookmarkStart w:id="5" w:name="_GoBack"/>
            <w:bookmarkEnd w:id="5"/>
          </w:p>
        </w:tc>
      </w:tr>
      <w:tr w:rsidR="0069444D" w:rsidRPr="006A1C35" w:rsidTr="0069444D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69444D" w:rsidRDefault="0069444D" w:rsidP="005843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44D">
              <w:rPr>
                <w:rFonts w:ascii="Arial" w:hAnsi="Arial" w:cs="Arial"/>
                <w:sz w:val="16"/>
                <w:szCs w:val="16"/>
              </w:rPr>
              <w:t>R5-244757</w:t>
            </w:r>
          </w:p>
          <w:p w:rsidR="0008420C" w:rsidRPr="00E55948" w:rsidRDefault="0008420C" w:rsidP="005843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8420C">
              <w:rPr>
                <w:rFonts w:ascii="Arial" w:hAnsi="Arial" w:cs="Arial"/>
                <w:sz w:val="16"/>
                <w:szCs w:val="16"/>
              </w:rPr>
              <w:t>RP-242229</w:t>
            </w:r>
          </w:p>
        </w:tc>
        <w:tc>
          <w:tcPr>
            <w:tcW w:w="3544" w:type="dxa"/>
            <w:shd w:val="clear" w:color="auto" w:fill="auto"/>
          </w:tcPr>
          <w:p w:rsidR="0069444D" w:rsidRPr="00E55948" w:rsidRDefault="0069444D" w:rsidP="0069444D">
            <w:pPr>
              <w:rPr>
                <w:rFonts w:ascii="Arial" w:hAnsi="Arial" w:cs="Arial"/>
                <w:sz w:val="16"/>
                <w:szCs w:val="16"/>
              </w:rPr>
            </w:pPr>
            <w:r w:rsidRPr="00E55948">
              <w:rPr>
                <w:rFonts w:ascii="Arial" w:hAnsi="Arial" w:cs="Arial"/>
                <w:sz w:val="16"/>
                <w:szCs w:val="16"/>
              </w:rPr>
              <w:t xml:space="preserve">SR UE Conformance - Power Class 2 for EN-DC with </w:t>
            </w:r>
            <w:proofErr w:type="spellStart"/>
            <w:r w:rsidRPr="00E55948">
              <w:rPr>
                <w:rFonts w:ascii="Arial" w:hAnsi="Arial" w:cs="Arial"/>
                <w:sz w:val="16"/>
                <w:szCs w:val="16"/>
              </w:rPr>
              <w:t>xLTE</w:t>
            </w:r>
            <w:proofErr w:type="spellEnd"/>
            <w:r w:rsidRPr="00E55948">
              <w:rPr>
                <w:rFonts w:ascii="Arial" w:hAnsi="Arial" w:cs="Arial"/>
                <w:sz w:val="16"/>
                <w:szCs w:val="16"/>
              </w:rPr>
              <w:t xml:space="preserve"> band + </w:t>
            </w:r>
            <w:proofErr w:type="spellStart"/>
            <w:r w:rsidRPr="00E55948">
              <w:rPr>
                <w:rFonts w:ascii="Arial" w:hAnsi="Arial" w:cs="Arial"/>
                <w:sz w:val="16"/>
                <w:szCs w:val="16"/>
              </w:rPr>
              <w:t>yNR</w:t>
            </w:r>
            <w:proofErr w:type="spellEnd"/>
            <w:r w:rsidRPr="00E55948">
              <w:rPr>
                <w:rFonts w:ascii="Arial" w:hAnsi="Arial" w:cs="Arial"/>
                <w:sz w:val="16"/>
                <w:szCs w:val="16"/>
              </w:rPr>
              <w:t xml:space="preserve"> DL with 1LTE+1(TDD) NR UL band (x= 2, 3, 4, y=1; x=1, 2, y=2)</w:t>
            </w:r>
          </w:p>
        </w:tc>
        <w:tc>
          <w:tcPr>
            <w:tcW w:w="2693" w:type="dxa"/>
            <w:shd w:val="clear" w:color="auto" w:fill="auto"/>
          </w:tcPr>
          <w:p w:rsidR="0069444D" w:rsidRPr="00E55948" w:rsidRDefault="0069444D" w:rsidP="0069444D">
            <w:pPr>
              <w:rPr>
                <w:rFonts w:ascii="Arial" w:hAnsi="Arial" w:cs="Arial"/>
                <w:sz w:val="16"/>
                <w:szCs w:val="16"/>
              </w:rPr>
            </w:pPr>
            <w:r w:rsidRPr="00E55948">
              <w:rPr>
                <w:rFonts w:ascii="Arial" w:hAnsi="Arial" w:cs="Arial"/>
                <w:sz w:val="16"/>
                <w:szCs w:val="16"/>
              </w:rPr>
              <w:t>ENDC_PC2_R17_xLTE_yNR-UEConTest</w:t>
            </w:r>
          </w:p>
        </w:tc>
        <w:tc>
          <w:tcPr>
            <w:tcW w:w="1134" w:type="dxa"/>
            <w:shd w:val="clear" w:color="auto" w:fill="auto"/>
          </w:tcPr>
          <w:p w:rsidR="0069444D" w:rsidRPr="00E55948" w:rsidRDefault="0069444D" w:rsidP="000D74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5948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69444D" w:rsidRPr="00104984" w:rsidRDefault="000E6451" w:rsidP="0069444D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-</w:t>
            </w:r>
          </w:p>
        </w:tc>
      </w:tr>
      <w:tr w:rsidR="0069444D" w:rsidRPr="006A1C35" w:rsidTr="0069444D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69444D" w:rsidRDefault="0069444D" w:rsidP="005843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44D">
              <w:rPr>
                <w:rFonts w:ascii="Arial" w:hAnsi="Arial" w:cs="Arial"/>
                <w:sz w:val="16"/>
                <w:szCs w:val="16"/>
              </w:rPr>
              <w:t>R5-244946</w:t>
            </w:r>
          </w:p>
          <w:p w:rsidR="0008420C" w:rsidRPr="00E55948" w:rsidRDefault="0008420C" w:rsidP="005843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8420C">
              <w:rPr>
                <w:rFonts w:ascii="Arial" w:hAnsi="Arial" w:cs="Arial"/>
                <w:sz w:val="16"/>
                <w:szCs w:val="16"/>
              </w:rPr>
              <w:t>RP-242140</w:t>
            </w:r>
          </w:p>
        </w:tc>
        <w:tc>
          <w:tcPr>
            <w:tcW w:w="3544" w:type="dxa"/>
            <w:shd w:val="clear" w:color="auto" w:fill="auto"/>
          </w:tcPr>
          <w:p w:rsidR="0069444D" w:rsidRPr="00E55948" w:rsidRDefault="0069444D" w:rsidP="0069444D">
            <w:pPr>
              <w:rPr>
                <w:rFonts w:ascii="Arial" w:hAnsi="Arial" w:cs="Arial"/>
                <w:sz w:val="16"/>
                <w:szCs w:val="16"/>
              </w:rPr>
            </w:pPr>
            <w:r w:rsidRPr="00E55948">
              <w:rPr>
                <w:rFonts w:ascii="Arial" w:hAnsi="Arial" w:cs="Arial"/>
                <w:sz w:val="16"/>
                <w:szCs w:val="16"/>
              </w:rPr>
              <w:t xml:space="preserve">SR Protocol enhancements for Mission Critical Services for Rel-16 (MCPTT, </w:t>
            </w:r>
            <w:proofErr w:type="spellStart"/>
            <w:r w:rsidRPr="00E55948">
              <w:rPr>
                <w:rFonts w:ascii="Arial" w:hAnsi="Arial" w:cs="Arial"/>
                <w:sz w:val="16"/>
                <w:szCs w:val="16"/>
              </w:rPr>
              <w:t>MCVideo</w:t>
            </w:r>
            <w:proofErr w:type="spellEnd"/>
            <w:r w:rsidRPr="00E55948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E55948">
              <w:rPr>
                <w:rFonts w:ascii="Arial" w:hAnsi="Arial" w:cs="Arial"/>
                <w:sz w:val="16"/>
                <w:szCs w:val="16"/>
              </w:rPr>
              <w:t>MCData</w:t>
            </w:r>
            <w:proofErr w:type="spellEnd"/>
            <w:r w:rsidRPr="00E5594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:rsidR="0069444D" w:rsidRPr="00E55948" w:rsidRDefault="0069444D" w:rsidP="0069444D">
            <w:pPr>
              <w:rPr>
                <w:rFonts w:ascii="Arial" w:hAnsi="Arial" w:cs="Arial"/>
                <w:sz w:val="16"/>
                <w:szCs w:val="16"/>
              </w:rPr>
            </w:pPr>
            <w:r w:rsidRPr="00E55948">
              <w:rPr>
                <w:rFonts w:ascii="Arial" w:hAnsi="Arial" w:cs="Arial"/>
                <w:sz w:val="16"/>
                <w:szCs w:val="16"/>
              </w:rPr>
              <w:t>MCProtoc16_enh2MCPTT_eMCData2-ConTest</w:t>
            </w:r>
          </w:p>
        </w:tc>
        <w:tc>
          <w:tcPr>
            <w:tcW w:w="1134" w:type="dxa"/>
            <w:shd w:val="clear" w:color="auto" w:fill="auto"/>
          </w:tcPr>
          <w:p w:rsidR="0069444D" w:rsidRPr="00E55948" w:rsidRDefault="0069444D" w:rsidP="000D74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5948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276" w:type="dxa"/>
            <w:shd w:val="clear" w:color="auto" w:fill="auto"/>
          </w:tcPr>
          <w:p w:rsidR="0069444D" w:rsidRDefault="00525281" w:rsidP="0069444D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525281">
              <w:rPr>
                <w:rFonts w:eastAsia="PMingLiU"/>
                <w:sz w:val="16"/>
                <w:szCs w:val="16"/>
                <w:lang w:val="en-US"/>
              </w:rPr>
              <w:t>36.579-2</w:t>
            </w:r>
          </w:p>
          <w:p w:rsidR="00525281" w:rsidRDefault="00525281" w:rsidP="0069444D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525281">
              <w:rPr>
                <w:rFonts w:eastAsia="PMingLiU"/>
                <w:sz w:val="16"/>
                <w:szCs w:val="16"/>
                <w:lang w:val="en-US"/>
              </w:rPr>
              <w:t>36.579-</w:t>
            </w:r>
            <w:r>
              <w:rPr>
                <w:rFonts w:eastAsia="PMingLiU"/>
                <w:sz w:val="16"/>
                <w:szCs w:val="16"/>
                <w:lang w:val="en-US"/>
              </w:rPr>
              <w:t>6</w:t>
            </w:r>
          </w:p>
          <w:p w:rsidR="00525281" w:rsidRPr="00031736" w:rsidRDefault="00525281" w:rsidP="0069444D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525281">
              <w:rPr>
                <w:rFonts w:eastAsia="PMingLiU"/>
                <w:sz w:val="16"/>
                <w:szCs w:val="16"/>
                <w:lang w:val="en-US"/>
              </w:rPr>
              <w:t>36.579-</w:t>
            </w:r>
            <w:r>
              <w:rPr>
                <w:rFonts w:eastAsia="PMingLiU"/>
                <w:sz w:val="16"/>
                <w:szCs w:val="16"/>
                <w:lang w:val="en-US"/>
              </w:rPr>
              <w:t>7</w:t>
            </w:r>
          </w:p>
        </w:tc>
      </w:tr>
      <w:tr w:rsidR="0069444D" w:rsidRPr="006A1C35" w:rsidTr="0069444D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69444D" w:rsidRDefault="0069444D" w:rsidP="005843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44D">
              <w:rPr>
                <w:rFonts w:ascii="Arial" w:hAnsi="Arial" w:cs="Arial"/>
                <w:sz w:val="16"/>
                <w:szCs w:val="16"/>
              </w:rPr>
              <w:t>R5-245090</w:t>
            </w:r>
          </w:p>
          <w:p w:rsidR="0008420C" w:rsidRPr="00E55948" w:rsidRDefault="0008420C" w:rsidP="005843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8420C">
              <w:rPr>
                <w:rFonts w:ascii="Arial" w:hAnsi="Arial" w:cs="Arial"/>
                <w:sz w:val="16"/>
                <w:szCs w:val="16"/>
              </w:rPr>
              <w:t>RP-242006</w:t>
            </w:r>
          </w:p>
        </w:tc>
        <w:tc>
          <w:tcPr>
            <w:tcW w:w="3544" w:type="dxa"/>
            <w:shd w:val="clear" w:color="auto" w:fill="auto"/>
          </w:tcPr>
          <w:p w:rsidR="0069444D" w:rsidRPr="00E55948" w:rsidRDefault="0069444D" w:rsidP="0069444D">
            <w:pPr>
              <w:rPr>
                <w:rFonts w:ascii="Arial" w:hAnsi="Arial" w:cs="Arial"/>
                <w:sz w:val="16"/>
                <w:szCs w:val="16"/>
              </w:rPr>
            </w:pPr>
            <w:r w:rsidRPr="00E55948">
              <w:rPr>
                <w:rFonts w:ascii="Arial" w:hAnsi="Arial" w:cs="Arial"/>
                <w:sz w:val="16"/>
                <w:szCs w:val="16"/>
              </w:rPr>
              <w:t>SR UE Conformance – Rel-17 Enhancement of Private Network Support for NG-RAN including CT aspects RAN5#104</w:t>
            </w:r>
          </w:p>
        </w:tc>
        <w:tc>
          <w:tcPr>
            <w:tcW w:w="2693" w:type="dxa"/>
            <w:shd w:val="clear" w:color="auto" w:fill="auto"/>
          </w:tcPr>
          <w:p w:rsidR="0069444D" w:rsidRPr="00E55948" w:rsidRDefault="0069444D" w:rsidP="0069444D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55948">
              <w:rPr>
                <w:rFonts w:ascii="Arial" w:hAnsi="Arial" w:cs="Arial"/>
                <w:sz w:val="16"/>
                <w:szCs w:val="16"/>
              </w:rPr>
              <w:t>NG_RAN_PRN_enh_plus_CT-UEConTest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69444D" w:rsidRPr="00E55948" w:rsidRDefault="0069444D" w:rsidP="000D74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5948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69444D" w:rsidRPr="00031736" w:rsidRDefault="00525281" w:rsidP="0069444D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38.523-1</w:t>
            </w:r>
          </w:p>
        </w:tc>
      </w:tr>
      <w:tr w:rsidR="0069444D" w:rsidRPr="006A1C35" w:rsidTr="0069444D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69444D" w:rsidRDefault="0069444D" w:rsidP="005843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44D">
              <w:rPr>
                <w:rFonts w:ascii="Arial" w:hAnsi="Arial" w:cs="Arial"/>
                <w:sz w:val="16"/>
                <w:szCs w:val="16"/>
              </w:rPr>
              <w:t>R5-245173</w:t>
            </w:r>
          </w:p>
          <w:p w:rsidR="0008420C" w:rsidRPr="00E55948" w:rsidRDefault="0008420C" w:rsidP="005843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8420C">
              <w:rPr>
                <w:rFonts w:ascii="Arial" w:hAnsi="Arial" w:cs="Arial"/>
                <w:sz w:val="16"/>
                <w:szCs w:val="16"/>
              </w:rPr>
              <w:t>RP-242076</w:t>
            </w:r>
          </w:p>
        </w:tc>
        <w:tc>
          <w:tcPr>
            <w:tcW w:w="3544" w:type="dxa"/>
            <w:shd w:val="clear" w:color="auto" w:fill="auto"/>
          </w:tcPr>
          <w:p w:rsidR="0069444D" w:rsidRPr="00E55948" w:rsidRDefault="0069444D" w:rsidP="0069444D">
            <w:pPr>
              <w:rPr>
                <w:rFonts w:ascii="Arial" w:hAnsi="Arial" w:cs="Arial"/>
                <w:sz w:val="16"/>
                <w:szCs w:val="16"/>
              </w:rPr>
            </w:pPr>
            <w:r w:rsidRPr="00E55948">
              <w:rPr>
                <w:rFonts w:ascii="Arial" w:hAnsi="Arial" w:cs="Arial"/>
                <w:sz w:val="16"/>
                <w:szCs w:val="16"/>
              </w:rPr>
              <w:t>SR UE Conformance - Simultaneous Rx/Tx band combinations for NR CA/DC, NR SUL and LTE/NR DC in Rel-18</w:t>
            </w:r>
          </w:p>
        </w:tc>
        <w:tc>
          <w:tcPr>
            <w:tcW w:w="2693" w:type="dxa"/>
            <w:shd w:val="clear" w:color="auto" w:fill="auto"/>
          </w:tcPr>
          <w:p w:rsidR="0069444D" w:rsidRPr="00E55948" w:rsidRDefault="0069444D" w:rsidP="0069444D">
            <w:pPr>
              <w:rPr>
                <w:rFonts w:ascii="Arial" w:hAnsi="Arial" w:cs="Arial"/>
                <w:sz w:val="16"/>
                <w:szCs w:val="16"/>
              </w:rPr>
            </w:pPr>
            <w:r w:rsidRPr="00E55948">
              <w:rPr>
                <w:rFonts w:ascii="Arial" w:hAnsi="Arial" w:cs="Arial"/>
                <w:sz w:val="16"/>
                <w:szCs w:val="16"/>
              </w:rPr>
              <w:t>LTE_NR_Simult_RxTx_R18-UEConTest</w:t>
            </w:r>
          </w:p>
        </w:tc>
        <w:tc>
          <w:tcPr>
            <w:tcW w:w="1134" w:type="dxa"/>
            <w:shd w:val="clear" w:color="auto" w:fill="auto"/>
          </w:tcPr>
          <w:p w:rsidR="0069444D" w:rsidRPr="00E55948" w:rsidRDefault="0069444D" w:rsidP="000D74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594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1276" w:type="dxa"/>
            <w:shd w:val="clear" w:color="auto" w:fill="auto"/>
          </w:tcPr>
          <w:p w:rsidR="0069444D" w:rsidRPr="00031736" w:rsidRDefault="0008420C" w:rsidP="0069444D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-</w:t>
            </w:r>
          </w:p>
        </w:tc>
      </w:tr>
    </w:tbl>
    <w:p w:rsidR="0053529E" w:rsidRPr="006A1C35" w:rsidRDefault="0053529E" w:rsidP="0053529E">
      <w:pPr>
        <w:pStyle w:val="Heading1"/>
      </w:pPr>
      <w:r w:rsidRPr="006A1C35">
        <w:t>3</w:t>
      </w:r>
      <w:r w:rsidRPr="006A1C35">
        <w:tab/>
        <w:t>References</w:t>
      </w:r>
    </w:p>
    <w:p w:rsidR="008F6250" w:rsidRDefault="005552E7" w:rsidP="008F6250">
      <w:pPr>
        <w:pStyle w:val="EX"/>
      </w:pPr>
      <w:r w:rsidRPr="006A1C35">
        <w:t>[1</w:t>
      </w:r>
      <w:r w:rsidR="00533135" w:rsidRPr="006A1C35">
        <w:t>]</w:t>
      </w:r>
      <w:r w:rsidR="00533135" w:rsidRPr="006A1C35">
        <w:tab/>
      </w:r>
      <w:r w:rsidR="006A5AE0" w:rsidRPr="006A1C35">
        <w:t>R5-2</w:t>
      </w:r>
      <w:r w:rsidR="002E4464">
        <w:t>4</w:t>
      </w:r>
      <w:r w:rsidR="00EB7D8A">
        <w:t>2775</w:t>
      </w:r>
      <w:r w:rsidR="0096212F" w:rsidRPr="006A1C35">
        <w:tab/>
      </w:r>
      <w:r w:rsidRPr="006A1C35">
        <w:t xml:space="preserve">PRD-17 on Guidance to Work Item </w:t>
      </w:r>
      <w:r w:rsidR="00F90AFF" w:rsidRPr="006A1C35">
        <w:t>Codes, version 4.</w:t>
      </w:r>
      <w:r w:rsidR="009630B7">
        <w:t>1</w:t>
      </w:r>
      <w:r w:rsidR="00EB7D8A">
        <w:t>5</w:t>
      </w:r>
      <w:r w:rsidR="00F90AFF" w:rsidRPr="006A1C35">
        <w:t xml:space="preserve"> (post RAN#</w:t>
      </w:r>
      <w:r w:rsidR="008445D7">
        <w:t>10</w:t>
      </w:r>
      <w:r w:rsidR="00EB7D8A">
        <w:t>4</w:t>
      </w:r>
      <w:r w:rsidRPr="006A1C35">
        <w:t xml:space="preserve"> version)</w:t>
      </w:r>
    </w:p>
    <w:sectPr w:rsidR="008F6250">
      <w:footerReference w:type="default" r:id="rId8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7745" w:rsidRDefault="00DF7745">
      <w:r>
        <w:separator/>
      </w:r>
    </w:p>
  </w:endnote>
  <w:endnote w:type="continuationSeparator" w:id="0">
    <w:p w:rsidR="00DF7745" w:rsidRDefault="00DF7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17E" w:rsidRDefault="00D8117E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B055BE">
      <w:t>2</w:t>
    </w:r>
    <w:r>
      <w:fldChar w:fldCharType="end"/>
    </w:r>
  </w:p>
  <w:p w:rsidR="00D8117E" w:rsidRDefault="00D811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7745" w:rsidRDefault="00DF7745">
      <w:r>
        <w:separator/>
      </w:r>
    </w:p>
  </w:footnote>
  <w:footnote w:type="continuationSeparator" w:id="0">
    <w:p w:rsidR="00DF7745" w:rsidRDefault="00DF77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4C8"/>
    <w:rsid w:val="00001FC5"/>
    <w:rsid w:val="0000219A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14D06"/>
    <w:rsid w:val="000151CF"/>
    <w:rsid w:val="00022105"/>
    <w:rsid w:val="000222DE"/>
    <w:rsid w:val="0002431F"/>
    <w:rsid w:val="00024DC6"/>
    <w:rsid w:val="0002513C"/>
    <w:rsid w:val="0002776B"/>
    <w:rsid w:val="00027D15"/>
    <w:rsid w:val="00027D8C"/>
    <w:rsid w:val="00031736"/>
    <w:rsid w:val="00031BBC"/>
    <w:rsid w:val="00033254"/>
    <w:rsid w:val="00034CE9"/>
    <w:rsid w:val="000368F3"/>
    <w:rsid w:val="00036E83"/>
    <w:rsid w:val="00036F77"/>
    <w:rsid w:val="000400F0"/>
    <w:rsid w:val="000403D1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50B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4507"/>
    <w:rsid w:val="000651F4"/>
    <w:rsid w:val="00065369"/>
    <w:rsid w:val="00065A2A"/>
    <w:rsid w:val="00065BE3"/>
    <w:rsid w:val="000663AA"/>
    <w:rsid w:val="000674B4"/>
    <w:rsid w:val="00067A56"/>
    <w:rsid w:val="00071094"/>
    <w:rsid w:val="00071712"/>
    <w:rsid w:val="000726EB"/>
    <w:rsid w:val="000754E1"/>
    <w:rsid w:val="00077CC2"/>
    <w:rsid w:val="0008185D"/>
    <w:rsid w:val="00081FFC"/>
    <w:rsid w:val="00082828"/>
    <w:rsid w:val="00083A66"/>
    <w:rsid w:val="00083AEB"/>
    <w:rsid w:val="0008420C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B64"/>
    <w:rsid w:val="000C5FB7"/>
    <w:rsid w:val="000D0B10"/>
    <w:rsid w:val="000D1399"/>
    <w:rsid w:val="000D155D"/>
    <w:rsid w:val="000D1649"/>
    <w:rsid w:val="000D19B7"/>
    <w:rsid w:val="000D32BC"/>
    <w:rsid w:val="000D39D5"/>
    <w:rsid w:val="000D3AD3"/>
    <w:rsid w:val="000D46CC"/>
    <w:rsid w:val="000D47E6"/>
    <w:rsid w:val="000D5016"/>
    <w:rsid w:val="000D7448"/>
    <w:rsid w:val="000D7D01"/>
    <w:rsid w:val="000E1351"/>
    <w:rsid w:val="000E20F2"/>
    <w:rsid w:val="000E2541"/>
    <w:rsid w:val="000E3606"/>
    <w:rsid w:val="000E4098"/>
    <w:rsid w:val="000E5C5C"/>
    <w:rsid w:val="000E5F87"/>
    <w:rsid w:val="000E600D"/>
    <w:rsid w:val="000E6451"/>
    <w:rsid w:val="000F14D8"/>
    <w:rsid w:val="000F5C8C"/>
    <w:rsid w:val="000F6B73"/>
    <w:rsid w:val="000F6CA2"/>
    <w:rsid w:val="000F6F36"/>
    <w:rsid w:val="0010406F"/>
    <w:rsid w:val="00104984"/>
    <w:rsid w:val="00110687"/>
    <w:rsid w:val="0011068C"/>
    <w:rsid w:val="00111867"/>
    <w:rsid w:val="0011229C"/>
    <w:rsid w:val="001125BC"/>
    <w:rsid w:val="00113514"/>
    <w:rsid w:val="00113563"/>
    <w:rsid w:val="00114C54"/>
    <w:rsid w:val="00114FED"/>
    <w:rsid w:val="00115696"/>
    <w:rsid w:val="001168DC"/>
    <w:rsid w:val="00124F39"/>
    <w:rsid w:val="001263E2"/>
    <w:rsid w:val="001267C2"/>
    <w:rsid w:val="001274FE"/>
    <w:rsid w:val="00127695"/>
    <w:rsid w:val="001320F2"/>
    <w:rsid w:val="001325A6"/>
    <w:rsid w:val="001333A5"/>
    <w:rsid w:val="00133FCB"/>
    <w:rsid w:val="001340D4"/>
    <w:rsid w:val="001364EC"/>
    <w:rsid w:val="00136CF5"/>
    <w:rsid w:val="00136DF4"/>
    <w:rsid w:val="00137F1A"/>
    <w:rsid w:val="0014265B"/>
    <w:rsid w:val="0014669B"/>
    <w:rsid w:val="001476EA"/>
    <w:rsid w:val="001476F0"/>
    <w:rsid w:val="00150336"/>
    <w:rsid w:val="001506B2"/>
    <w:rsid w:val="00150979"/>
    <w:rsid w:val="00150A9B"/>
    <w:rsid w:val="001530EE"/>
    <w:rsid w:val="0015360B"/>
    <w:rsid w:val="0015519A"/>
    <w:rsid w:val="001556A7"/>
    <w:rsid w:val="001567DA"/>
    <w:rsid w:val="0015688B"/>
    <w:rsid w:val="001572E4"/>
    <w:rsid w:val="0015770E"/>
    <w:rsid w:val="00157CC7"/>
    <w:rsid w:val="00160D92"/>
    <w:rsid w:val="001612D2"/>
    <w:rsid w:val="001629C0"/>
    <w:rsid w:val="00162E47"/>
    <w:rsid w:val="00163105"/>
    <w:rsid w:val="00163981"/>
    <w:rsid w:val="001658DF"/>
    <w:rsid w:val="00167DDD"/>
    <w:rsid w:val="00173116"/>
    <w:rsid w:val="001734BB"/>
    <w:rsid w:val="00173A18"/>
    <w:rsid w:val="00173BFB"/>
    <w:rsid w:val="0017753D"/>
    <w:rsid w:val="0017755C"/>
    <w:rsid w:val="00183D36"/>
    <w:rsid w:val="00184D1C"/>
    <w:rsid w:val="0018588B"/>
    <w:rsid w:val="00186625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4947"/>
    <w:rsid w:val="001B624B"/>
    <w:rsid w:val="001B71D8"/>
    <w:rsid w:val="001C0EE7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6B"/>
    <w:rsid w:val="001D49E6"/>
    <w:rsid w:val="001D4E20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7F8"/>
    <w:rsid w:val="001F3A48"/>
    <w:rsid w:val="001F3DDD"/>
    <w:rsid w:val="001F5FDA"/>
    <w:rsid w:val="001F6C58"/>
    <w:rsid w:val="001F73D8"/>
    <w:rsid w:val="00200591"/>
    <w:rsid w:val="00200B1E"/>
    <w:rsid w:val="0020469D"/>
    <w:rsid w:val="00204E9F"/>
    <w:rsid w:val="0020526C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9F5"/>
    <w:rsid w:val="00223FE6"/>
    <w:rsid w:val="00224C27"/>
    <w:rsid w:val="00230EC8"/>
    <w:rsid w:val="00231D66"/>
    <w:rsid w:val="002346F6"/>
    <w:rsid w:val="002365CE"/>
    <w:rsid w:val="0023698A"/>
    <w:rsid w:val="00237007"/>
    <w:rsid w:val="00241A05"/>
    <w:rsid w:val="00242463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5DAC"/>
    <w:rsid w:val="0027733D"/>
    <w:rsid w:val="00277B71"/>
    <w:rsid w:val="00280A58"/>
    <w:rsid w:val="00280AE9"/>
    <w:rsid w:val="00281B66"/>
    <w:rsid w:val="0028203F"/>
    <w:rsid w:val="002821BD"/>
    <w:rsid w:val="00282B2B"/>
    <w:rsid w:val="002867CB"/>
    <w:rsid w:val="002870D7"/>
    <w:rsid w:val="00287C00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4C23"/>
    <w:rsid w:val="002960E9"/>
    <w:rsid w:val="0029620A"/>
    <w:rsid w:val="00296EFC"/>
    <w:rsid w:val="002A0AEF"/>
    <w:rsid w:val="002A1419"/>
    <w:rsid w:val="002A156C"/>
    <w:rsid w:val="002A1A16"/>
    <w:rsid w:val="002A416C"/>
    <w:rsid w:val="002A6B92"/>
    <w:rsid w:val="002B0AE6"/>
    <w:rsid w:val="002B1D43"/>
    <w:rsid w:val="002B1F7E"/>
    <w:rsid w:val="002B2783"/>
    <w:rsid w:val="002B31FE"/>
    <w:rsid w:val="002B345C"/>
    <w:rsid w:val="002B3C17"/>
    <w:rsid w:val="002B46B3"/>
    <w:rsid w:val="002B6499"/>
    <w:rsid w:val="002B67A3"/>
    <w:rsid w:val="002C0283"/>
    <w:rsid w:val="002C040F"/>
    <w:rsid w:val="002C102A"/>
    <w:rsid w:val="002C22F4"/>
    <w:rsid w:val="002C3824"/>
    <w:rsid w:val="002C5540"/>
    <w:rsid w:val="002C5782"/>
    <w:rsid w:val="002C7E70"/>
    <w:rsid w:val="002D0123"/>
    <w:rsid w:val="002D0CBB"/>
    <w:rsid w:val="002D1F5B"/>
    <w:rsid w:val="002D281E"/>
    <w:rsid w:val="002D2950"/>
    <w:rsid w:val="002D380D"/>
    <w:rsid w:val="002D4022"/>
    <w:rsid w:val="002E05CC"/>
    <w:rsid w:val="002E20E1"/>
    <w:rsid w:val="002E4464"/>
    <w:rsid w:val="002E5A9F"/>
    <w:rsid w:val="002E681B"/>
    <w:rsid w:val="002E765C"/>
    <w:rsid w:val="002F20E5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B62"/>
    <w:rsid w:val="00301C95"/>
    <w:rsid w:val="003021CA"/>
    <w:rsid w:val="003027A3"/>
    <w:rsid w:val="00302C16"/>
    <w:rsid w:val="00303F18"/>
    <w:rsid w:val="00304BA4"/>
    <w:rsid w:val="00305764"/>
    <w:rsid w:val="00305BB3"/>
    <w:rsid w:val="00306BAB"/>
    <w:rsid w:val="0031079C"/>
    <w:rsid w:val="00310ED8"/>
    <w:rsid w:val="00311002"/>
    <w:rsid w:val="00312C9B"/>
    <w:rsid w:val="003135D0"/>
    <w:rsid w:val="003143D1"/>
    <w:rsid w:val="00314EC1"/>
    <w:rsid w:val="00315454"/>
    <w:rsid w:val="00321A72"/>
    <w:rsid w:val="0032391B"/>
    <w:rsid w:val="00324F48"/>
    <w:rsid w:val="00325476"/>
    <w:rsid w:val="00326222"/>
    <w:rsid w:val="00326693"/>
    <w:rsid w:val="00326D3A"/>
    <w:rsid w:val="00327D11"/>
    <w:rsid w:val="003306D0"/>
    <w:rsid w:val="0033213B"/>
    <w:rsid w:val="0033224F"/>
    <w:rsid w:val="0033240C"/>
    <w:rsid w:val="003342F0"/>
    <w:rsid w:val="0033492A"/>
    <w:rsid w:val="0033593F"/>
    <w:rsid w:val="00335C78"/>
    <w:rsid w:val="003401A0"/>
    <w:rsid w:val="003414B0"/>
    <w:rsid w:val="0034252E"/>
    <w:rsid w:val="00342B08"/>
    <w:rsid w:val="00344876"/>
    <w:rsid w:val="00344AFD"/>
    <w:rsid w:val="003461EF"/>
    <w:rsid w:val="00347285"/>
    <w:rsid w:val="0035271E"/>
    <w:rsid w:val="003538EC"/>
    <w:rsid w:val="00353C82"/>
    <w:rsid w:val="00354AEA"/>
    <w:rsid w:val="003551D1"/>
    <w:rsid w:val="00356426"/>
    <w:rsid w:val="003567D0"/>
    <w:rsid w:val="00357A83"/>
    <w:rsid w:val="0036059D"/>
    <w:rsid w:val="003631E8"/>
    <w:rsid w:val="00363EA7"/>
    <w:rsid w:val="003646D8"/>
    <w:rsid w:val="00364919"/>
    <w:rsid w:val="00365437"/>
    <w:rsid w:val="003708EB"/>
    <w:rsid w:val="00371DCA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A4A"/>
    <w:rsid w:val="003D2F7D"/>
    <w:rsid w:val="003D381C"/>
    <w:rsid w:val="003D43B4"/>
    <w:rsid w:val="003D4FE1"/>
    <w:rsid w:val="003D515E"/>
    <w:rsid w:val="003D5F4C"/>
    <w:rsid w:val="003D636F"/>
    <w:rsid w:val="003D747F"/>
    <w:rsid w:val="003E028D"/>
    <w:rsid w:val="003E1FA0"/>
    <w:rsid w:val="003E22FA"/>
    <w:rsid w:val="003E2853"/>
    <w:rsid w:val="003E2BE4"/>
    <w:rsid w:val="003E479A"/>
    <w:rsid w:val="003F2E34"/>
    <w:rsid w:val="003F33BB"/>
    <w:rsid w:val="003F368A"/>
    <w:rsid w:val="003F37D3"/>
    <w:rsid w:val="003F403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10165"/>
    <w:rsid w:val="00410475"/>
    <w:rsid w:val="00412084"/>
    <w:rsid w:val="004148AA"/>
    <w:rsid w:val="004149C9"/>
    <w:rsid w:val="00414FAB"/>
    <w:rsid w:val="00416AE0"/>
    <w:rsid w:val="00416D0D"/>
    <w:rsid w:val="00417AC7"/>
    <w:rsid w:val="00417C45"/>
    <w:rsid w:val="00420485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770C"/>
    <w:rsid w:val="00430D6C"/>
    <w:rsid w:val="00431B8A"/>
    <w:rsid w:val="00431C74"/>
    <w:rsid w:val="004333E4"/>
    <w:rsid w:val="0043603B"/>
    <w:rsid w:val="00436492"/>
    <w:rsid w:val="00437036"/>
    <w:rsid w:val="00437284"/>
    <w:rsid w:val="0044042C"/>
    <w:rsid w:val="00441327"/>
    <w:rsid w:val="004417BA"/>
    <w:rsid w:val="00443547"/>
    <w:rsid w:val="00446DFA"/>
    <w:rsid w:val="004479EA"/>
    <w:rsid w:val="004500DC"/>
    <w:rsid w:val="00451AA9"/>
    <w:rsid w:val="00451BB2"/>
    <w:rsid w:val="0045391A"/>
    <w:rsid w:val="00455011"/>
    <w:rsid w:val="00455D21"/>
    <w:rsid w:val="00456D23"/>
    <w:rsid w:val="004605A6"/>
    <w:rsid w:val="00461984"/>
    <w:rsid w:val="00463E6F"/>
    <w:rsid w:val="00466D8D"/>
    <w:rsid w:val="00467B0A"/>
    <w:rsid w:val="004702E4"/>
    <w:rsid w:val="00470DE3"/>
    <w:rsid w:val="004719F0"/>
    <w:rsid w:val="00471BFC"/>
    <w:rsid w:val="0047379E"/>
    <w:rsid w:val="0047416B"/>
    <w:rsid w:val="00474366"/>
    <w:rsid w:val="0047587B"/>
    <w:rsid w:val="00475DD4"/>
    <w:rsid w:val="00476B8E"/>
    <w:rsid w:val="004820B4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5E15"/>
    <w:rsid w:val="00495FC0"/>
    <w:rsid w:val="00496C17"/>
    <w:rsid w:val="004A384D"/>
    <w:rsid w:val="004A48F9"/>
    <w:rsid w:val="004A5777"/>
    <w:rsid w:val="004A67B8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A72"/>
    <w:rsid w:val="004D4D75"/>
    <w:rsid w:val="004D68AA"/>
    <w:rsid w:val="004D714F"/>
    <w:rsid w:val="004E3829"/>
    <w:rsid w:val="004E3E45"/>
    <w:rsid w:val="004E4968"/>
    <w:rsid w:val="004E55F4"/>
    <w:rsid w:val="004E5C64"/>
    <w:rsid w:val="004E6247"/>
    <w:rsid w:val="004E6F88"/>
    <w:rsid w:val="004F0528"/>
    <w:rsid w:val="004F0EAA"/>
    <w:rsid w:val="004F1210"/>
    <w:rsid w:val="004F14CB"/>
    <w:rsid w:val="004F235F"/>
    <w:rsid w:val="004F26C8"/>
    <w:rsid w:val="004F351C"/>
    <w:rsid w:val="004F5E5A"/>
    <w:rsid w:val="00500931"/>
    <w:rsid w:val="00502493"/>
    <w:rsid w:val="005029C6"/>
    <w:rsid w:val="00502F8E"/>
    <w:rsid w:val="00503F7F"/>
    <w:rsid w:val="0050641A"/>
    <w:rsid w:val="00506BB1"/>
    <w:rsid w:val="00507652"/>
    <w:rsid w:val="0051125D"/>
    <w:rsid w:val="0051155C"/>
    <w:rsid w:val="005129C5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281"/>
    <w:rsid w:val="005255EE"/>
    <w:rsid w:val="00526C08"/>
    <w:rsid w:val="0052702D"/>
    <w:rsid w:val="005307BF"/>
    <w:rsid w:val="0053158D"/>
    <w:rsid w:val="0053233C"/>
    <w:rsid w:val="00533135"/>
    <w:rsid w:val="00534E57"/>
    <w:rsid w:val="0053529E"/>
    <w:rsid w:val="00540BA8"/>
    <w:rsid w:val="00540D34"/>
    <w:rsid w:val="005449DB"/>
    <w:rsid w:val="005457EF"/>
    <w:rsid w:val="0054630C"/>
    <w:rsid w:val="00546C73"/>
    <w:rsid w:val="005477FE"/>
    <w:rsid w:val="00547DB1"/>
    <w:rsid w:val="00550744"/>
    <w:rsid w:val="00551863"/>
    <w:rsid w:val="0055238B"/>
    <w:rsid w:val="0055383E"/>
    <w:rsid w:val="005538A4"/>
    <w:rsid w:val="005552E7"/>
    <w:rsid w:val="00555D61"/>
    <w:rsid w:val="0055668F"/>
    <w:rsid w:val="00556EE9"/>
    <w:rsid w:val="00557663"/>
    <w:rsid w:val="00557FDB"/>
    <w:rsid w:val="00561A40"/>
    <w:rsid w:val="00561EA0"/>
    <w:rsid w:val="0056347C"/>
    <w:rsid w:val="00563DF0"/>
    <w:rsid w:val="005644BC"/>
    <w:rsid w:val="00564926"/>
    <w:rsid w:val="005654F9"/>
    <w:rsid w:val="00565834"/>
    <w:rsid w:val="00565D5A"/>
    <w:rsid w:val="005665F1"/>
    <w:rsid w:val="0057047B"/>
    <w:rsid w:val="0057130F"/>
    <w:rsid w:val="005727B3"/>
    <w:rsid w:val="00572D7F"/>
    <w:rsid w:val="00573412"/>
    <w:rsid w:val="00573DB5"/>
    <w:rsid w:val="00573ECA"/>
    <w:rsid w:val="00574730"/>
    <w:rsid w:val="005773B1"/>
    <w:rsid w:val="00582A0F"/>
    <w:rsid w:val="00584323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6ECA"/>
    <w:rsid w:val="005B747A"/>
    <w:rsid w:val="005C027D"/>
    <w:rsid w:val="005C3652"/>
    <w:rsid w:val="005C380C"/>
    <w:rsid w:val="005C5EB7"/>
    <w:rsid w:val="005C7375"/>
    <w:rsid w:val="005C7E26"/>
    <w:rsid w:val="005D02D4"/>
    <w:rsid w:val="005D08E0"/>
    <w:rsid w:val="005D0CEE"/>
    <w:rsid w:val="005D12E8"/>
    <w:rsid w:val="005D158A"/>
    <w:rsid w:val="005D1B91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2301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5F5B91"/>
    <w:rsid w:val="0060059F"/>
    <w:rsid w:val="00601CEE"/>
    <w:rsid w:val="00601ED8"/>
    <w:rsid w:val="0060318F"/>
    <w:rsid w:val="00603358"/>
    <w:rsid w:val="00606470"/>
    <w:rsid w:val="00606F8F"/>
    <w:rsid w:val="00607B6F"/>
    <w:rsid w:val="00611138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00F"/>
    <w:rsid w:val="00622823"/>
    <w:rsid w:val="0062330F"/>
    <w:rsid w:val="006235B4"/>
    <w:rsid w:val="00624D2C"/>
    <w:rsid w:val="00626203"/>
    <w:rsid w:val="00626919"/>
    <w:rsid w:val="006300FA"/>
    <w:rsid w:val="006302EF"/>
    <w:rsid w:val="00630855"/>
    <w:rsid w:val="00630F31"/>
    <w:rsid w:val="00630F9F"/>
    <w:rsid w:val="00632408"/>
    <w:rsid w:val="00632BBB"/>
    <w:rsid w:val="006332D2"/>
    <w:rsid w:val="006335DA"/>
    <w:rsid w:val="00634188"/>
    <w:rsid w:val="006360ED"/>
    <w:rsid w:val="00636AAD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5C2E"/>
    <w:rsid w:val="006566C1"/>
    <w:rsid w:val="006579D5"/>
    <w:rsid w:val="00660122"/>
    <w:rsid w:val="00660DEE"/>
    <w:rsid w:val="0066494B"/>
    <w:rsid w:val="0066511F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10BF"/>
    <w:rsid w:val="006825CC"/>
    <w:rsid w:val="0068316F"/>
    <w:rsid w:val="00685117"/>
    <w:rsid w:val="006856E3"/>
    <w:rsid w:val="00685BC2"/>
    <w:rsid w:val="00692E59"/>
    <w:rsid w:val="006930BC"/>
    <w:rsid w:val="006936FF"/>
    <w:rsid w:val="0069444D"/>
    <w:rsid w:val="00694E5A"/>
    <w:rsid w:val="00694E5F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1C35"/>
    <w:rsid w:val="006A265B"/>
    <w:rsid w:val="006A3C82"/>
    <w:rsid w:val="006A5490"/>
    <w:rsid w:val="006A5AE0"/>
    <w:rsid w:val="006A7F55"/>
    <w:rsid w:val="006B0405"/>
    <w:rsid w:val="006B1DF1"/>
    <w:rsid w:val="006B2CAD"/>
    <w:rsid w:val="006B2DD6"/>
    <w:rsid w:val="006B2E8B"/>
    <w:rsid w:val="006B3E66"/>
    <w:rsid w:val="006B5217"/>
    <w:rsid w:val="006B648A"/>
    <w:rsid w:val="006B6E25"/>
    <w:rsid w:val="006B716E"/>
    <w:rsid w:val="006B750A"/>
    <w:rsid w:val="006C2B8B"/>
    <w:rsid w:val="006C4F82"/>
    <w:rsid w:val="006C5646"/>
    <w:rsid w:val="006C6F37"/>
    <w:rsid w:val="006C784A"/>
    <w:rsid w:val="006D08F2"/>
    <w:rsid w:val="006D1C38"/>
    <w:rsid w:val="006D1CAB"/>
    <w:rsid w:val="006D1CB2"/>
    <w:rsid w:val="006D2BB5"/>
    <w:rsid w:val="006D3516"/>
    <w:rsid w:val="006D3810"/>
    <w:rsid w:val="006D4AA0"/>
    <w:rsid w:val="006D50A5"/>
    <w:rsid w:val="006E18BB"/>
    <w:rsid w:val="006E2D64"/>
    <w:rsid w:val="006E2EDB"/>
    <w:rsid w:val="006E3253"/>
    <w:rsid w:val="006E3CBC"/>
    <w:rsid w:val="006E50EC"/>
    <w:rsid w:val="006E538E"/>
    <w:rsid w:val="006E629F"/>
    <w:rsid w:val="006E7C6B"/>
    <w:rsid w:val="006F0C8C"/>
    <w:rsid w:val="006F150E"/>
    <w:rsid w:val="006F1E41"/>
    <w:rsid w:val="006F3121"/>
    <w:rsid w:val="006F37D9"/>
    <w:rsid w:val="006F3810"/>
    <w:rsid w:val="006F534E"/>
    <w:rsid w:val="006F587B"/>
    <w:rsid w:val="006F5DC5"/>
    <w:rsid w:val="006F60F8"/>
    <w:rsid w:val="00700CA4"/>
    <w:rsid w:val="007014C9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39B"/>
    <w:rsid w:val="007768B4"/>
    <w:rsid w:val="00777F86"/>
    <w:rsid w:val="00780A39"/>
    <w:rsid w:val="00781E5D"/>
    <w:rsid w:val="00782611"/>
    <w:rsid w:val="00782D68"/>
    <w:rsid w:val="00783903"/>
    <w:rsid w:val="00783DC9"/>
    <w:rsid w:val="00790348"/>
    <w:rsid w:val="00790422"/>
    <w:rsid w:val="007905AD"/>
    <w:rsid w:val="007921FB"/>
    <w:rsid w:val="00794860"/>
    <w:rsid w:val="007957BB"/>
    <w:rsid w:val="007959E3"/>
    <w:rsid w:val="007A010C"/>
    <w:rsid w:val="007A0328"/>
    <w:rsid w:val="007A0CC4"/>
    <w:rsid w:val="007A0D8D"/>
    <w:rsid w:val="007A254C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51B9"/>
    <w:rsid w:val="007B6F99"/>
    <w:rsid w:val="007B7356"/>
    <w:rsid w:val="007C0E92"/>
    <w:rsid w:val="007C169E"/>
    <w:rsid w:val="007C1D8B"/>
    <w:rsid w:val="007C2550"/>
    <w:rsid w:val="007C287C"/>
    <w:rsid w:val="007C2F3C"/>
    <w:rsid w:val="007C3433"/>
    <w:rsid w:val="007C346D"/>
    <w:rsid w:val="007C3EE5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D15"/>
    <w:rsid w:val="00800E3B"/>
    <w:rsid w:val="00802271"/>
    <w:rsid w:val="0080262E"/>
    <w:rsid w:val="00802983"/>
    <w:rsid w:val="008030F7"/>
    <w:rsid w:val="00803D24"/>
    <w:rsid w:val="00804728"/>
    <w:rsid w:val="0080585A"/>
    <w:rsid w:val="00805F20"/>
    <w:rsid w:val="0080636B"/>
    <w:rsid w:val="00810149"/>
    <w:rsid w:val="008105D9"/>
    <w:rsid w:val="008114F6"/>
    <w:rsid w:val="008115A9"/>
    <w:rsid w:val="00811915"/>
    <w:rsid w:val="008124DF"/>
    <w:rsid w:val="0081382D"/>
    <w:rsid w:val="00813896"/>
    <w:rsid w:val="008141F8"/>
    <w:rsid w:val="00815EF4"/>
    <w:rsid w:val="0081718E"/>
    <w:rsid w:val="00821582"/>
    <w:rsid w:val="0082233A"/>
    <w:rsid w:val="008240C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5D7"/>
    <w:rsid w:val="00844972"/>
    <w:rsid w:val="00844FAF"/>
    <w:rsid w:val="00845FEC"/>
    <w:rsid w:val="00846D4E"/>
    <w:rsid w:val="008510AB"/>
    <w:rsid w:val="00852C92"/>
    <w:rsid w:val="00853294"/>
    <w:rsid w:val="0085389D"/>
    <w:rsid w:val="00854467"/>
    <w:rsid w:val="0085474C"/>
    <w:rsid w:val="00854A16"/>
    <w:rsid w:val="008558DB"/>
    <w:rsid w:val="00857050"/>
    <w:rsid w:val="00857C79"/>
    <w:rsid w:val="00861365"/>
    <w:rsid w:val="00863C4E"/>
    <w:rsid w:val="0086400D"/>
    <w:rsid w:val="008641F3"/>
    <w:rsid w:val="00865015"/>
    <w:rsid w:val="00865808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2C5E"/>
    <w:rsid w:val="0088320C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1B0E"/>
    <w:rsid w:val="008A28E6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27DC"/>
    <w:rsid w:val="008E28EE"/>
    <w:rsid w:val="008E34AF"/>
    <w:rsid w:val="008E552A"/>
    <w:rsid w:val="008E5FD9"/>
    <w:rsid w:val="008E7DEB"/>
    <w:rsid w:val="008F0436"/>
    <w:rsid w:val="008F24E8"/>
    <w:rsid w:val="008F262E"/>
    <w:rsid w:val="008F28A7"/>
    <w:rsid w:val="008F3B37"/>
    <w:rsid w:val="008F5CD7"/>
    <w:rsid w:val="008F6250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611C"/>
    <w:rsid w:val="00907701"/>
    <w:rsid w:val="00907EC3"/>
    <w:rsid w:val="00911249"/>
    <w:rsid w:val="00912DCE"/>
    <w:rsid w:val="009133C7"/>
    <w:rsid w:val="00913487"/>
    <w:rsid w:val="00913A4E"/>
    <w:rsid w:val="0091401A"/>
    <w:rsid w:val="009162C0"/>
    <w:rsid w:val="00921689"/>
    <w:rsid w:val="00921A74"/>
    <w:rsid w:val="00922924"/>
    <w:rsid w:val="00924A28"/>
    <w:rsid w:val="0092569C"/>
    <w:rsid w:val="0092638C"/>
    <w:rsid w:val="0092666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30B7"/>
    <w:rsid w:val="0096632A"/>
    <w:rsid w:val="00966E47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CF"/>
    <w:rsid w:val="00991B32"/>
    <w:rsid w:val="00991E47"/>
    <w:rsid w:val="00991FAF"/>
    <w:rsid w:val="0099619A"/>
    <w:rsid w:val="009A071E"/>
    <w:rsid w:val="009A09D8"/>
    <w:rsid w:val="009A1664"/>
    <w:rsid w:val="009A24E0"/>
    <w:rsid w:val="009A3248"/>
    <w:rsid w:val="009A3D01"/>
    <w:rsid w:val="009A41FC"/>
    <w:rsid w:val="009A694B"/>
    <w:rsid w:val="009A6AB6"/>
    <w:rsid w:val="009A7F05"/>
    <w:rsid w:val="009B06E0"/>
    <w:rsid w:val="009B0A83"/>
    <w:rsid w:val="009B1EE6"/>
    <w:rsid w:val="009B21D0"/>
    <w:rsid w:val="009B2EF0"/>
    <w:rsid w:val="009B4314"/>
    <w:rsid w:val="009B461C"/>
    <w:rsid w:val="009B5D28"/>
    <w:rsid w:val="009C131D"/>
    <w:rsid w:val="009C141B"/>
    <w:rsid w:val="009C1DDD"/>
    <w:rsid w:val="009C542D"/>
    <w:rsid w:val="009C6492"/>
    <w:rsid w:val="009C6FF6"/>
    <w:rsid w:val="009C712E"/>
    <w:rsid w:val="009C7474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2F37"/>
    <w:rsid w:val="009F45AF"/>
    <w:rsid w:val="009F65FB"/>
    <w:rsid w:val="00A0111B"/>
    <w:rsid w:val="00A01EE5"/>
    <w:rsid w:val="00A0240E"/>
    <w:rsid w:val="00A02E9E"/>
    <w:rsid w:val="00A03885"/>
    <w:rsid w:val="00A03EFE"/>
    <w:rsid w:val="00A048FA"/>
    <w:rsid w:val="00A0577E"/>
    <w:rsid w:val="00A132E8"/>
    <w:rsid w:val="00A15DEB"/>
    <w:rsid w:val="00A15E93"/>
    <w:rsid w:val="00A16712"/>
    <w:rsid w:val="00A16D75"/>
    <w:rsid w:val="00A205C2"/>
    <w:rsid w:val="00A25283"/>
    <w:rsid w:val="00A25C26"/>
    <w:rsid w:val="00A266A0"/>
    <w:rsid w:val="00A31D92"/>
    <w:rsid w:val="00A321E6"/>
    <w:rsid w:val="00A34569"/>
    <w:rsid w:val="00A34655"/>
    <w:rsid w:val="00A351EE"/>
    <w:rsid w:val="00A353A8"/>
    <w:rsid w:val="00A35F56"/>
    <w:rsid w:val="00A46056"/>
    <w:rsid w:val="00A47268"/>
    <w:rsid w:val="00A479A3"/>
    <w:rsid w:val="00A47A04"/>
    <w:rsid w:val="00A47D43"/>
    <w:rsid w:val="00A535BA"/>
    <w:rsid w:val="00A53E3F"/>
    <w:rsid w:val="00A54417"/>
    <w:rsid w:val="00A54A59"/>
    <w:rsid w:val="00A55904"/>
    <w:rsid w:val="00A5661F"/>
    <w:rsid w:val="00A6035E"/>
    <w:rsid w:val="00A62576"/>
    <w:rsid w:val="00A63663"/>
    <w:rsid w:val="00A64135"/>
    <w:rsid w:val="00A641F9"/>
    <w:rsid w:val="00A64B55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410B"/>
    <w:rsid w:val="00A861F1"/>
    <w:rsid w:val="00A87107"/>
    <w:rsid w:val="00A91520"/>
    <w:rsid w:val="00A922D3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F9D"/>
    <w:rsid w:val="00AB4200"/>
    <w:rsid w:val="00AB4BD6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51B2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0EC"/>
    <w:rsid w:val="00AE7FAA"/>
    <w:rsid w:val="00AF138E"/>
    <w:rsid w:val="00AF26EC"/>
    <w:rsid w:val="00AF3287"/>
    <w:rsid w:val="00AF3F12"/>
    <w:rsid w:val="00AF6189"/>
    <w:rsid w:val="00AF675B"/>
    <w:rsid w:val="00B0056D"/>
    <w:rsid w:val="00B01CBF"/>
    <w:rsid w:val="00B02C92"/>
    <w:rsid w:val="00B0360B"/>
    <w:rsid w:val="00B049BC"/>
    <w:rsid w:val="00B055BE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46E8"/>
    <w:rsid w:val="00B164ED"/>
    <w:rsid w:val="00B16EC5"/>
    <w:rsid w:val="00B170EF"/>
    <w:rsid w:val="00B2187F"/>
    <w:rsid w:val="00B21C75"/>
    <w:rsid w:val="00B23601"/>
    <w:rsid w:val="00B236B2"/>
    <w:rsid w:val="00B2410A"/>
    <w:rsid w:val="00B277CE"/>
    <w:rsid w:val="00B321BC"/>
    <w:rsid w:val="00B35270"/>
    <w:rsid w:val="00B3558A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57382"/>
    <w:rsid w:val="00B6182A"/>
    <w:rsid w:val="00B61AD2"/>
    <w:rsid w:val="00B6222B"/>
    <w:rsid w:val="00B62B27"/>
    <w:rsid w:val="00B62C9F"/>
    <w:rsid w:val="00B655A4"/>
    <w:rsid w:val="00B6740F"/>
    <w:rsid w:val="00B6741A"/>
    <w:rsid w:val="00B67696"/>
    <w:rsid w:val="00B70937"/>
    <w:rsid w:val="00B709A8"/>
    <w:rsid w:val="00B70AED"/>
    <w:rsid w:val="00B731E0"/>
    <w:rsid w:val="00B7434A"/>
    <w:rsid w:val="00B760FE"/>
    <w:rsid w:val="00B775C3"/>
    <w:rsid w:val="00B812BA"/>
    <w:rsid w:val="00B81D19"/>
    <w:rsid w:val="00B84AEF"/>
    <w:rsid w:val="00B8650B"/>
    <w:rsid w:val="00B86CDE"/>
    <w:rsid w:val="00B91320"/>
    <w:rsid w:val="00B916FC"/>
    <w:rsid w:val="00B93A08"/>
    <w:rsid w:val="00B96C72"/>
    <w:rsid w:val="00B97351"/>
    <w:rsid w:val="00B97BD0"/>
    <w:rsid w:val="00BA5D5B"/>
    <w:rsid w:val="00BA662C"/>
    <w:rsid w:val="00BA68E0"/>
    <w:rsid w:val="00BA692B"/>
    <w:rsid w:val="00BA75E0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6B4"/>
    <w:rsid w:val="00BE4F4C"/>
    <w:rsid w:val="00BF02FF"/>
    <w:rsid w:val="00BF31B1"/>
    <w:rsid w:val="00BF33E2"/>
    <w:rsid w:val="00BF62CC"/>
    <w:rsid w:val="00BF6AE7"/>
    <w:rsid w:val="00BF7677"/>
    <w:rsid w:val="00C00596"/>
    <w:rsid w:val="00C00690"/>
    <w:rsid w:val="00C013DF"/>
    <w:rsid w:val="00C01F82"/>
    <w:rsid w:val="00C0420F"/>
    <w:rsid w:val="00C0425E"/>
    <w:rsid w:val="00C0466B"/>
    <w:rsid w:val="00C046B7"/>
    <w:rsid w:val="00C04DED"/>
    <w:rsid w:val="00C050E0"/>
    <w:rsid w:val="00C05473"/>
    <w:rsid w:val="00C07AC8"/>
    <w:rsid w:val="00C10DF8"/>
    <w:rsid w:val="00C12226"/>
    <w:rsid w:val="00C12EA9"/>
    <w:rsid w:val="00C13566"/>
    <w:rsid w:val="00C13FBD"/>
    <w:rsid w:val="00C16261"/>
    <w:rsid w:val="00C16C99"/>
    <w:rsid w:val="00C1786D"/>
    <w:rsid w:val="00C21584"/>
    <w:rsid w:val="00C220B7"/>
    <w:rsid w:val="00C22786"/>
    <w:rsid w:val="00C22B53"/>
    <w:rsid w:val="00C237BD"/>
    <w:rsid w:val="00C240A1"/>
    <w:rsid w:val="00C24209"/>
    <w:rsid w:val="00C26623"/>
    <w:rsid w:val="00C268AC"/>
    <w:rsid w:val="00C31AD9"/>
    <w:rsid w:val="00C3237B"/>
    <w:rsid w:val="00C3307C"/>
    <w:rsid w:val="00C3574D"/>
    <w:rsid w:val="00C35D77"/>
    <w:rsid w:val="00C36773"/>
    <w:rsid w:val="00C36D2C"/>
    <w:rsid w:val="00C373D8"/>
    <w:rsid w:val="00C37522"/>
    <w:rsid w:val="00C40E98"/>
    <w:rsid w:val="00C41EC1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1B19"/>
    <w:rsid w:val="00C525E6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0A96"/>
    <w:rsid w:val="00C71C9F"/>
    <w:rsid w:val="00C72037"/>
    <w:rsid w:val="00C726F4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5438"/>
    <w:rsid w:val="00CA5491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817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20D2"/>
    <w:rsid w:val="00CD38A4"/>
    <w:rsid w:val="00CD45E9"/>
    <w:rsid w:val="00CD6200"/>
    <w:rsid w:val="00CD7F55"/>
    <w:rsid w:val="00CE0BEA"/>
    <w:rsid w:val="00CE168A"/>
    <w:rsid w:val="00CE4A51"/>
    <w:rsid w:val="00CE571D"/>
    <w:rsid w:val="00CE77E7"/>
    <w:rsid w:val="00CF0167"/>
    <w:rsid w:val="00CF05C9"/>
    <w:rsid w:val="00CF0629"/>
    <w:rsid w:val="00CF1417"/>
    <w:rsid w:val="00CF2A8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1D3F"/>
    <w:rsid w:val="00D0336B"/>
    <w:rsid w:val="00D043CE"/>
    <w:rsid w:val="00D04E5F"/>
    <w:rsid w:val="00D05AE9"/>
    <w:rsid w:val="00D0634D"/>
    <w:rsid w:val="00D066AA"/>
    <w:rsid w:val="00D0736C"/>
    <w:rsid w:val="00D1154C"/>
    <w:rsid w:val="00D11BC1"/>
    <w:rsid w:val="00D12B22"/>
    <w:rsid w:val="00D137BE"/>
    <w:rsid w:val="00D13C70"/>
    <w:rsid w:val="00D14E80"/>
    <w:rsid w:val="00D161AE"/>
    <w:rsid w:val="00D17098"/>
    <w:rsid w:val="00D207EA"/>
    <w:rsid w:val="00D20F21"/>
    <w:rsid w:val="00D210F7"/>
    <w:rsid w:val="00D216B2"/>
    <w:rsid w:val="00D21FDC"/>
    <w:rsid w:val="00D224BE"/>
    <w:rsid w:val="00D25438"/>
    <w:rsid w:val="00D25BB5"/>
    <w:rsid w:val="00D302D5"/>
    <w:rsid w:val="00D30CFA"/>
    <w:rsid w:val="00D32AC5"/>
    <w:rsid w:val="00D32E1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2653"/>
    <w:rsid w:val="00D728AB"/>
    <w:rsid w:val="00D72B6E"/>
    <w:rsid w:val="00D730CE"/>
    <w:rsid w:val="00D73CB0"/>
    <w:rsid w:val="00D75389"/>
    <w:rsid w:val="00D7548C"/>
    <w:rsid w:val="00D7799C"/>
    <w:rsid w:val="00D8117E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6AAB"/>
    <w:rsid w:val="00DB77C7"/>
    <w:rsid w:val="00DC0079"/>
    <w:rsid w:val="00DC0A5A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2FD9"/>
    <w:rsid w:val="00DD4EE2"/>
    <w:rsid w:val="00DD522C"/>
    <w:rsid w:val="00DD5ACD"/>
    <w:rsid w:val="00DD65D8"/>
    <w:rsid w:val="00DD6A0C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7745"/>
    <w:rsid w:val="00DF78AE"/>
    <w:rsid w:val="00E01D55"/>
    <w:rsid w:val="00E0213D"/>
    <w:rsid w:val="00E05AEE"/>
    <w:rsid w:val="00E073E6"/>
    <w:rsid w:val="00E1553E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25256"/>
    <w:rsid w:val="00E31164"/>
    <w:rsid w:val="00E343C7"/>
    <w:rsid w:val="00E36006"/>
    <w:rsid w:val="00E4102D"/>
    <w:rsid w:val="00E4488A"/>
    <w:rsid w:val="00E44BA5"/>
    <w:rsid w:val="00E45360"/>
    <w:rsid w:val="00E45665"/>
    <w:rsid w:val="00E45931"/>
    <w:rsid w:val="00E46475"/>
    <w:rsid w:val="00E50346"/>
    <w:rsid w:val="00E50E06"/>
    <w:rsid w:val="00E51004"/>
    <w:rsid w:val="00E51387"/>
    <w:rsid w:val="00E514D3"/>
    <w:rsid w:val="00E51F00"/>
    <w:rsid w:val="00E53596"/>
    <w:rsid w:val="00E53C03"/>
    <w:rsid w:val="00E5619A"/>
    <w:rsid w:val="00E563FF"/>
    <w:rsid w:val="00E564CC"/>
    <w:rsid w:val="00E56D6B"/>
    <w:rsid w:val="00E56E9A"/>
    <w:rsid w:val="00E57134"/>
    <w:rsid w:val="00E57B2E"/>
    <w:rsid w:val="00E61377"/>
    <w:rsid w:val="00E61C9C"/>
    <w:rsid w:val="00E6249F"/>
    <w:rsid w:val="00E627D5"/>
    <w:rsid w:val="00E63331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1CEA"/>
    <w:rsid w:val="00E820A2"/>
    <w:rsid w:val="00E84B47"/>
    <w:rsid w:val="00E855A3"/>
    <w:rsid w:val="00E85DD2"/>
    <w:rsid w:val="00E865CE"/>
    <w:rsid w:val="00E8696B"/>
    <w:rsid w:val="00E8780B"/>
    <w:rsid w:val="00E90158"/>
    <w:rsid w:val="00E90F30"/>
    <w:rsid w:val="00E91E5E"/>
    <w:rsid w:val="00E92C12"/>
    <w:rsid w:val="00E970EE"/>
    <w:rsid w:val="00E975B6"/>
    <w:rsid w:val="00E97C29"/>
    <w:rsid w:val="00EA0DA3"/>
    <w:rsid w:val="00EA1CD3"/>
    <w:rsid w:val="00EA2C2F"/>
    <w:rsid w:val="00EA2EE5"/>
    <w:rsid w:val="00EA34DA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B7D8A"/>
    <w:rsid w:val="00EC09A0"/>
    <w:rsid w:val="00EC10C6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760"/>
    <w:rsid w:val="00EE2865"/>
    <w:rsid w:val="00EE2B54"/>
    <w:rsid w:val="00EE4F0C"/>
    <w:rsid w:val="00EE57C7"/>
    <w:rsid w:val="00EE5C8E"/>
    <w:rsid w:val="00EE5DC0"/>
    <w:rsid w:val="00EE7197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02F"/>
    <w:rsid w:val="00F341C0"/>
    <w:rsid w:val="00F345E9"/>
    <w:rsid w:val="00F34C37"/>
    <w:rsid w:val="00F36E17"/>
    <w:rsid w:val="00F37E42"/>
    <w:rsid w:val="00F410C1"/>
    <w:rsid w:val="00F4172F"/>
    <w:rsid w:val="00F42D67"/>
    <w:rsid w:val="00F43679"/>
    <w:rsid w:val="00F4367D"/>
    <w:rsid w:val="00F525B1"/>
    <w:rsid w:val="00F52CEF"/>
    <w:rsid w:val="00F54D27"/>
    <w:rsid w:val="00F568B2"/>
    <w:rsid w:val="00F602FF"/>
    <w:rsid w:val="00F6039A"/>
    <w:rsid w:val="00F607C3"/>
    <w:rsid w:val="00F61187"/>
    <w:rsid w:val="00F6393D"/>
    <w:rsid w:val="00F65D14"/>
    <w:rsid w:val="00F671B6"/>
    <w:rsid w:val="00F70709"/>
    <w:rsid w:val="00F719F2"/>
    <w:rsid w:val="00F721B8"/>
    <w:rsid w:val="00F72698"/>
    <w:rsid w:val="00F7430B"/>
    <w:rsid w:val="00F769BD"/>
    <w:rsid w:val="00F77CCD"/>
    <w:rsid w:val="00F80021"/>
    <w:rsid w:val="00F84906"/>
    <w:rsid w:val="00F85811"/>
    <w:rsid w:val="00F86905"/>
    <w:rsid w:val="00F90AFF"/>
    <w:rsid w:val="00F90B28"/>
    <w:rsid w:val="00F9135B"/>
    <w:rsid w:val="00F93126"/>
    <w:rsid w:val="00F93655"/>
    <w:rsid w:val="00F943AC"/>
    <w:rsid w:val="00F95D43"/>
    <w:rsid w:val="00F96685"/>
    <w:rsid w:val="00F96F6D"/>
    <w:rsid w:val="00FA10F4"/>
    <w:rsid w:val="00FA13ED"/>
    <w:rsid w:val="00FA27A0"/>
    <w:rsid w:val="00FA32F6"/>
    <w:rsid w:val="00FA55E4"/>
    <w:rsid w:val="00FA5F2C"/>
    <w:rsid w:val="00FA6500"/>
    <w:rsid w:val="00FB014A"/>
    <w:rsid w:val="00FB0B13"/>
    <w:rsid w:val="00FB13B5"/>
    <w:rsid w:val="00FB160D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E08C9"/>
    <w:rsid w:val="00FE2EA7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9DDA57E"/>
  <w15:chartTrackingRefBased/>
  <w15:docId w15:val="{CAF2357B-7748-4455-B512-A72DFC082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uvudrubrik,app heading 1,l1,h1,h11,h12,h13,h14,h15,h16"/>
    <w:next w:val="Normal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AA4E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1"/>
    <w:qFormat/>
    <w:rsid w:val="00AA4E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4E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4EED"/>
    <w:pPr>
      <w:outlineLvl w:val="5"/>
    </w:pPr>
  </w:style>
  <w:style w:type="paragraph" w:styleId="Heading7">
    <w:name w:val="heading 7"/>
    <w:basedOn w:val="H6"/>
    <w:next w:val="Normal"/>
    <w:qFormat/>
    <w:rsid w:val="00AA4EED"/>
    <w:pPr>
      <w:outlineLvl w:val="6"/>
    </w:pPr>
  </w:style>
  <w:style w:type="paragraph" w:styleId="Heading8">
    <w:name w:val="heading 8"/>
    <w:basedOn w:val="Heading1"/>
    <w:next w:val="Normal"/>
    <w:qFormat/>
    <w:rsid w:val="00AA4E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4E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  <w:jc w:val="both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Header">
    <w:name w:val="header"/>
    <w:link w:val="Header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Header"/>
    <w:link w:val="FooterChar"/>
    <w:uiPriority w:val="99"/>
    <w:rsid w:val="00AA4EED"/>
    <w:pPr>
      <w:jc w:val="center"/>
    </w:pPr>
    <w:rPr>
      <w:i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Reference">
    <w:name w:val="Reference"/>
    <w:basedOn w:val="Normal"/>
    <w:pPr>
      <w:numPr>
        <w:numId w:val="2"/>
      </w:numPr>
    </w:pPr>
  </w:style>
  <w:style w:type="character" w:styleId="PageNumber">
    <w:name w:val="page number"/>
    <w:basedOn w:val="DefaultParagraphFont"/>
  </w:style>
  <w:style w:type="paragraph" w:customStyle="1" w:styleId="FP">
    <w:name w:val="FP"/>
    <w:basedOn w:val="Normal"/>
    <w:rsid w:val="00AA4EED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Normal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2">
    <w:name w:val="Body Text 2"/>
    <w:basedOn w:val="Normal"/>
    <w:rPr>
      <w:color w:val="000000"/>
      <w:szCs w:val="22"/>
      <w:lang w:val="en-US"/>
    </w:rPr>
  </w:style>
  <w:style w:type="paragraph" w:customStyle="1" w:styleId="TH">
    <w:name w:val="TH"/>
    <w:basedOn w:val="Normal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Normal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List"/>
    <w:link w:val="B1Char"/>
    <w:qFormat/>
    <w:rsid w:val="00AA4EED"/>
    <w:rPr>
      <w:lang w:val="x-none"/>
    </w:rPr>
  </w:style>
  <w:style w:type="paragraph" w:styleId="List">
    <w:name w:val="List"/>
    <w:basedOn w:val="Normal"/>
    <w:rsid w:val="00AA4EED"/>
    <w:pPr>
      <w:ind w:left="568" w:hanging="284"/>
    </w:pPr>
  </w:style>
  <w:style w:type="paragraph" w:styleId="BodyText3">
    <w:name w:val="Body Text 3"/>
    <w:basedOn w:val="Normal"/>
    <w:pPr>
      <w:jc w:val="both"/>
    </w:pPr>
    <w:rPr>
      <w:i/>
      <w:iCs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AA4EED"/>
  </w:style>
  <w:style w:type="paragraph" w:customStyle="1" w:styleId="xl26">
    <w:name w:val="xl26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semiHidden/>
    <w:rsid w:val="00F607C3"/>
    <w:rPr>
      <w:rFonts w:ascii="Tahoma" w:hAnsi="Tahoma" w:cs="Tahoma"/>
      <w:sz w:val="16"/>
      <w:szCs w:val="16"/>
    </w:rPr>
  </w:style>
  <w:style w:type="paragraph" w:styleId="Index2">
    <w:name w:val="index 2"/>
    <w:basedOn w:val="Index1"/>
    <w:semiHidden/>
    <w:rsid w:val="00AA4EED"/>
    <w:pPr>
      <w:ind w:left="284"/>
    </w:pPr>
  </w:style>
  <w:style w:type="paragraph" w:styleId="Index1">
    <w:name w:val="index 1"/>
    <w:basedOn w:val="Normal"/>
    <w:semiHidden/>
    <w:rsid w:val="00AA4EED"/>
    <w:pPr>
      <w:keepLines/>
      <w:spacing w:after="0"/>
    </w:pPr>
  </w:style>
  <w:style w:type="paragraph" w:styleId="FootnoteText">
    <w:name w:val="footnote text"/>
    <w:basedOn w:val="Normal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FootnoteReference">
    <w:name w:val="footnote reference"/>
    <w:semiHidden/>
    <w:rsid w:val="00AA4EED"/>
    <w:rPr>
      <w:b/>
      <w:position w:val="6"/>
      <w:sz w:val="16"/>
    </w:rPr>
  </w:style>
  <w:style w:type="character" w:styleId="CommentReference">
    <w:name w:val="annotation reference"/>
    <w:semiHidden/>
    <w:rsid w:val="00414FAB"/>
    <w:rPr>
      <w:sz w:val="16"/>
      <w:szCs w:val="16"/>
    </w:rPr>
  </w:style>
  <w:style w:type="paragraph" w:styleId="CommentText">
    <w:name w:val="annotation text"/>
    <w:basedOn w:val="Normal"/>
    <w:semiHidden/>
    <w:rsid w:val="00414FAB"/>
  </w:style>
  <w:style w:type="paragraph" w:styleId="CommentSubject">
    <w:name w:val="annotation subject"/>
    <w:basedOn w:val="CommentText"/>
    <w:next w:val="CommentText"/>
    <w:semiHidden/>
    <w:rsid w:val="00414FAB"/>
    <w:rPr>
      <w:b/>
      <w:bCs/>
    </w:rPr>
  </w:style>
  <w:style w:type="table" w:styleId="TableGrid">
    <w:name w:val="Table Grid"/>
    <w:basedOn w:val="TableNormal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TOC5"/>
    <w:next w:val="Normal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TOC8">
    <w:name w:val="toc 8"/>
    <w:basedOn w:val="TOC1"/>
    <w:rsid w:val="00AA4E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AA4EED"/>
    <w:pPr>
      <w:ind w:left="1701" w:hanging="1701"/>
    </w:pPr>
  </w:style>
  <w:style w:type="paragraph" w:styleId="TOC4">
    <w:name w:val="toc 4"/>
    <w:basedOn w:val="TOC3"/>
    <w:rsid w:val="00AA4EED"/>
    <w:pPr>
      <w:ind w:left="1418" w:hanging="1418"/>
    </w:pPr>
  </w:style>
  <w:style w:type="paragraph" w:styleId="TOC3">
    <w:name w:val="toc 3"/>
    <w:basedOn w:val="TOC2"/>
    <w:uiPriority w:val="39"/>
    <w:rsid w:val="00AA4EED"/>
    <w:pPr>
      <w:ind w:left="1134" w:hanging="1134"/>
    </w:pPr>
  </w:style>
  <w:style w:type="paragraph" w:styleId="TOC2">
    <w:name w:val="toc 2"/>
    <w:basedOn w:val="TOC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AA4EED"/>
    <w:pPr>
      <w:outlineLvl w:val="9"/>
    </w:pPr>
  </w:style>
  <w:style w:type="paragraph" w:styleId="ListNumber2">
    <w:name w:val="List Number 2"/>
    <w:basedOn w:val="ListNumber"/>
    <w:rsid w:val="00AA4EED"/>
    <w:pPr>
      <w:ind w:left="851"/>
    </w:pPr>
  </w:style>
  <w:style w:type="paragraph" w:customStyle="1" w:styleId="NO">
    <w:name w:val="NO"/>
    <w:basedOn w:val="Normal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TOC9">
    <w:name w:val="toc 9"/>
    <w:basedOn w:val="TOC8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TOC7">
    <w:name w:val="toc 7"/>
    <w:basedOn w:val="TOC6"/>
    <w:next w:val="Normal"/>
    <w:rsid w:val="00AA4EED"/>
    <w:pPr>
      <w:ind w:left="2268" w:hanging="2268"/>
    </w:pPr>
  </w:style>
  <w:style w:type="paragraph" w:styleId="ListBullet2">
    <w:name w:val="List Bullet 2"/>
    <w:basedOn w:val="ListBullet"/>
    <w:rsid w:val="00AA4EED"/>
    <w:pPr>
      <w:ind w:left="851"/>
    </w:pPr>
  </w:style>
  <w:style w:type="paragraph" w:styleId="ListBullet3">
    <w:name w:val="List Bullet 3"/>
    <w:basedOn w:val="ListBullet2"/>
    <w:rsid w:val="00AA4EED"/>
    <w:pPr>
      <w:ind w:left="1135"/>
    </w:pPr>
  </w:style>
  <w:style w:type="paragraph" w:customStyle="1" w:styleId="EQ">
    <w:name w:val="EQ"/>
    <w:basedOn w:val="Normal"/>
    <w:next w:val="Normal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List2">
    <w:name w:val="List 2"/>
    <w:basedOn w:val="List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AA4EED"/>
    <w:pPr>
      <w:ind w:left="1135"/>
    </w:pPr>
  </w:style>
  <w:style w:type="paragraph" w:styleId="List4">
    <w:name w:val="List 4"/>
    <w:basedOn w:val="List3"/>
    <w:rsid w:val="00AA4EED"/>
    <w:pPr>
      <w:ind w:left="1418"/>
    </w:pPr>
  </w:style>
  <w:style w:type="paragraph" w:styleId="List5">
    <w:name w:val="List 5"/>
    <w:basedOn w:val="List4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ListBullet">
    <w:name w:val="List Bullet"/>
    <w:basedOn w:val="List"/>
    <w:rsid w:val="00AA4EED"/>
  </w:style>
  <w:style w:type="paragraph" w:styleId="ListBullet4">
    <w:name w:val="List Bullet 4"/>
    <w:basedOn w:val="ListBullet3"/>
    <w:rsid w:val="00AA4EED"/>
    <w:pPr>
      <w:ind w:left="1418"/>
    </w:pPr>
  </w:style>
  <w:style w:type="paragraph" w:styleId="ListBullet5">
    <w:name w:val="List Bullet 5"/>
    <w:basedOn w:val="ListBullet4"/>
    <w:rsid w:val="00AA4EED"/>
    <w:pPr>
      <w:ind w:left="1702"/>
    </w:pPr>
  </w:style>
  <w:style w:type="paragraph" w:customStyle="1" w:styleId="B2">
    <w:name w:val="B2"/>
    <w:basedOn w:val="List2"/>
    <w:link w:val="B2Char"/>
    <w:qFormat/>
    <w:rsid w:val="00AA4EED"/>
    <w:rPr>
      <w:lang w:val="x-none"/>
    </w:rPr>
  </w:style>
  <w:style w:type="paragraph" w:customStyle="1" w:styleId="B3">
    <w:name w:val="B3"/>
    <w:basedOn w:val="List3"/>
    <w:link w:val="B3Char2"/>
    <w:rsid w:val="00AA4EED"/>
    <w:rPr>
      <w:lang w:val="x-none"/>
    </w:rPr>
  </w:style>
  <w:style w:type="paragraph" w:customStyle="1" w:styleId="B4">
    <w:name w:val="B4"/>
    <w:basedOn w:val="List4"/>
    <w:rsid w:val="00AA4EED"/>
  </w:style>
  <w:style w:type="paragraph" w:customStyle="1" w:styleId="B5">
    <w:name w:val="B5"/>
    <w:basedOn w:val="List5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94EF1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Heading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Hyperlink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FollowedHyperlink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96203A"/>
    <w:rPr>
      <w:rFonts w:eastAsia="Times New Roman"/>
      <w:lang w:val="en-GB" w:eastAsia="en-US"/>
    </w:rPr>
  </w:style>
  <w:style w:type="character" w:customStyle="1" w:styleId="HeaderChar">
    <w:name w:val="Header Char"/>
    <w:link w:val="Header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8C600DA-55D2-4B4F-8DE2-62B64F137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1002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2122</CharactersWithSpaces>
  <SharedDoc>false</SharedDoc>
  <HLinks>
    <vt:vector size="24" baseType="variant">
      <vt:variant>
        <vt:i4>2228255</vt:i4>
      </vt:variant>
      <vt:variant>
        <vt:i4>17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D:\0_BV_CPS_TW\0_Meeting_Information\0_3GPP\0_RAN5_Meeting\RAN5#94_20220221-0304_E-Meeting\Tdoc\R5-221149.zip</vt:lpwstr>
      </vt:variant>
      <vt:variant>
        <vt:lpwstr/>
      </vt:variant>
      <vt:variant>
        <vt:i4>2359321</vt:i4>
      </vt:variant>
      <vt:variant>
        <vt:i4>14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D:\0_BV_CPS_TW\0_Meeting_Information\0_3GPP\0_RAN5_Meeting\RAN5#94_20220221-0304_E-Meeting\Tdoc\R5-220836.zip</vt:lpwstr>
      </vt:variant>
      <vt:variant>
        <vt:lpwstr/>
      </vt:variant>
      <vt:variant>
        <vt:i4>2293779</vt:i4>
      </vt:variant>
      <vt:variant>
        <vt:i4>11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D:\0_BV_CPS_TW\0_Meeting_Information\0_3GPP\0_RAN5_Meeting\RAN5#94_20220221-0304_E-Meeting\Tdoc\R5-220440.zip</vt:lpwstr>
      </vt:variant>
      <vt:variant>
        <vt:lpwstr/>
      </vt:variant>
      <vt:variant>
        <vt:i4>2490387</vt:i4>
      </vt:variant>
      <vt:variant>
        <vt:i4>8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D:\0_BV_CPS_TW\0_Meeting_Information\0_3GPP\0_RAN5_Meeting\RAN5#94_20220221-0304_E-Meeting\Tdoc\R5-220410.zip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dc:description/>
  <cp:lastModifiedBy>Amy TAO</cp:lastModifiedBy>
  <cp:revision>20</cp:revision>
  <cp:lastPrinted>2009-01-20T05:46:00Z</cp:lastPrinted>
  <dcterms:created xsi:type="dcterms:W3CDTF">2022-03-28T09:36:00Z</dcterms:created>
  <dcterms:modified xsi:type="dcterms:W3CDTF">2024-09-11T19:33:00Z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